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5028D" w14:textId="77777777" w:rsidR="007E1DBC" w:rsidRPr="00C55CE6" w:rsidRDefault="007E1DBC" w:rsidP="00892977">
      <w:pPr>
        <w:pStyle w:val="Heading2"/>
        <w:rPr>
          <w:rFonts w:cs="Calibri"/>
          <w:i/>
          <w:sz w:val="22"/>
          <w:szCs w:val="22"/>
        </w:rPr>
      </w:pPr>
      <w:r w:rsidRPr="00C55CE6">
        <w:rPr>
          <w:rFonts w:cs="Calibri"/>
          <w:i/>
          <w:sz w:val="22"/>
          <w:szCs w:val="22"/>
        </w:rPr>
        <w:t>DRAFT</w:t>
      </w:r>
    </w:p>
    <w:p w14:paraId="7FBFD427" w14:textId="22A7C826" w:rsidR="005A7767" w:rsidRDefault="00892977" w:rsidP="00892977">
      <w:pPr>
        <w:pStyle w:val="Heading2"/>
        <w:rPr>
          <w:rFonts w:cs="Calibri"/>
          <w:sz w:val="22"/>
          <w:szCs w:val="22"/>
        </w:rPr>
      </w:pPr>
      <w:r w:rsidRPr="00C55CE6">
        <w:rPr>
          <w:rFonts w:cs="Calibri"/>
          <w:sz w:val="22"/>
          <w:szCs w:val="22"/>
        </w:rPr>
        <w:t xml:space="preserve">Minutes of </w:t>
      </w:r>
      <w:r w:rsidR="006B39ED" w:rsidRPr="00C55CE6">
        <w:rPr>
          <w:rFonts w:cs="Calibri"/>
          <w:sz w:val="22"/>
          <w:szCs w:val="22"/>
        </w:rPr>
        <w:t xml:space="preserve">a </w:t>
      </w:r>
      <w:r w:rsidR="00B53D55" w:rsidRPr="00C55CE6">
        <w:rPr>
          <w:rFonts w:cs="Calibri"/>
          <w:sz w:val="22"/>
          <w:szCs w:val="22"/>
        </w:rPr>
        <w:t>m</w:t>
      </w:r>
      <w:r w:rsidR="00BD76DE" w:rsidRPr="00C55CE6">
        <w:rPr>
          <w:rFonts w:cs="Calibri"/>
          <w:sz w:val="22"/>
          <w:szCs w:val="22"/>
        </w:rPr>
        <w:t xml:space="preserve">eeting of </w:t>
      </w:r>
      <w:r w:rsidR="005450F3" w:rsidRPr="00C55CE6">
        <w:rPr>
          <w:rFonts w:cs="Calibri"/>
          <w:sz w:val="22"/>
          <w:szCs w:val="22"/>
        </w:rPr>
        <w:t xml:space="preserve">the Finance and General Purposes </w:t>
      </w:r>
      <w:r w:rsidR="00825B43">
        <w:rPr>
          <w:rFonts w:cs="Calibri"/>
          <w:sz w:val="22"/>
          <w:szCs w:val="22"/>
        </w:rPr>
        <w:t xml:space="preserve">(F&amp;GP) </w:t>
      </w:r>
      <w:r w:rsidR="005450F3" w:rsidRPr="00C55CE6">
        <w:rPr>
          <w:rFonts w:cs="Calibri"/>
          <w:sz w:val="22"/>
          <w:szCs w:val="22"/>
        </w:rPr>
        <w:t xml:space="preserve">Committee held on </w:t>
      </w:r>
      <w:r w:rsidR="00AD2A69">
        <w:rPr>
          <w:rFonts w:cs="Calibri"/>
          <w:sz w:val="22"/>
          <w:szCs w:val="22"/>
        </w:rPr>
        <w:t xml:space="preserve">Thursday </w:t>
      </w:r>
      <w:r w:rsidR="00B34733">
        <w:rPr>
          <w:rFonts w:cs="Calibri"/>
          <w:sz w:val="22"/>
          <w:szCs w:val="22"/>
        </w:rPr>
        <w:t>10</w:t>
      </w:r>
      <w:r w:rsidR="0042176E">
        <w:rPr>
          <w:rFonts w:cs="Calibri"/>
          <w:sz w:val="22"/>
          <w:szCs w:val="22"/>
        </w:rPr>
        <w:t xml:space="preserve"> </w:t>
      </w:r>
      <w:r w:rsidR="00DD4E6A">
        <w:rPr>
          <w:rFonts w:cs="Calibri"/>
          <w:sz w:val="22"/>
          <w:szCs w:val="22"/>
        </w:rPr>
        <w:t>March</w:t>
      </w:r>
      <w:r w:rsidR="00AD2A69">
        <w:rPr>
          <w:rFonts w:cs="Calibri"/>
          <w:sz w:val="22"/>
          <w:szCs w:val="22"/>
        </w:rPr>
        <w:t xml:space="preserve"> </w:t>
      </w:r>
      <w:r w:rsidR="008714C9">
        <w:rPr>
          <w:rFonts w:cs="Calibri"/>
          <w:sz w:val="22"/>
          <w:szCs w:val="22"/>
        </w:rPr>
        <w:t>202</w:t>
      </w:r>
      <w:r w:rsidR="0042176E">
        <w:rPr>
          <w:rFonts w:cs="Calibri"/>
          <w:sz w:val="22"/>
          <w:szCs w:val="22"/>
        </w:rPr>
        <w:t>1</w:t>
      </w:r>
      <w:r w:rsidR="005A28A9">
        <w:rPr>
          <w:rFonts w:cs="Calibri"/>
          <w:sz w:val="22"/>
          <w:szCs w:val="22"/>
        </w:rPr>
        <w:t xml:space="preserve"> </w:t>
      </w:r>
      <w:r w:rsidR="00984105">
        <w:rPr>
          <w:rFonts w:cs="Calibri"/>
          <w:sz w:val="22"/>
          <w:szCs w:val="22"/>
        </w:rPr>
        <w:t>by zoom videoconference</w:t>
      </w:r>
      <w:r w:rsidRPr="00C55CE6">
        <w:rPr>
          <w:rFonts w:cs="Calibri"/>
          <w:sz w:val="22"/>
          <w:szCs w:val="22"/>
        </w:rPr>
        <w:t xml:space="preserve"> commencing </w:t>
      </w:r>
      <w:r w:rsidR="0022519B" w:rsidRPr="00C55CE6">
        <w:rPr>
          <w:rFonts w:cs="Calibri"/>
          <w:sz w:val="22"/>
          <w:szCs w:val="22"/>
        </w:rPr>
        <w:t>1</w:t>
      </w:r>
      <w:r w:rsidR="006E7E1C" w:rsidRPr="00C55CE6">
        <w:rPr>
          <w:rFonts w:cs="Calibri"/>
          <w:sz w:val="22"/>
          <w:szCs w:val="22"/>
        </w:rPr>
        <w:t>9</w:t>
      </w:r>
      <w:r w:rsidRPr="00C55CE6">
        <w:rPr>
          <w:rFonts w:cs="Calibri"/>
          <w:sz w:val="22"/>
          <w:szCs w:val="22"/>
        </w:rPr>
        <w:t>.</w:t>
      </w:r>
      <w:r w:rsidR="000A5798" w:rsidRPr="00C55CE6">
        <w:rPr>
          <w:rFonts w:cs="Calibri"/>
          <w:sz w:val="22"/>
          <w:szCs w:val="22"/>
        </w:rPr>
        <w:t>3</w:t>
      </w:r>
      <w:r w:rsidR="000941C1" w:rsidRPr="00C55CE6">
        <w:rPr>
          <w:rFonts w:cs="Calibri"/>
          <w:sz w:val="22"/>
          <w:szCs w:val="22"/>
        </w:rPr>
        <w:t>0</w:t>
      </w:r>
      <w:r w:rsidRPr="00C55CE6">
        <w:rPr>
          <w:rFonts w:cs="Calibri"/>
          <w:sz w:val="22"/>
          <w:szCs w:val="22"/>
        </w:rPr>
        <w:t xml:space="preserve"> hrs</w:t>
      </w:r>
      <w:r w:rsidR="00F831E0" w:rsidRPr="00C55CE6">
        <w:rPr>
          <w:rFonts w:cs="Calibri"/>
          <w:sz w:val="22"/>
          <w:szCs w:val="22"/>
        </w:rPr>
        <w:t>.</w:t>
      </w:r>
    </w:p>
    <w:p w14:paraId="7D3AE2F6" w14:textId="77777777" w:rsidR="00B314F9" w:rsidRPr="00C55CE6" w:rsidRDefault="00B314F9" w:rsidP="00B314F9">
      <w:pPr>
        <w:rPr>
          <w:rFonts w:ascii="Calibri" w:hAnsi="Calibri" w:cs="Calibri"/>
          <w:sz w:val="22"/>
          <w:szCs w:val="22"/>
          <w:lang w:val="en-GB"/>
        </w:rPr>
      </w:pPr>
    </w:p>
    <w:p w14:paraId="5721EEE0" w14:textId="77777777" w:rsidR="00240A23" w:rsidRPr="00C55CE6" w:rsidRDefault="00892977" w:rsidP="003676BA">
      <w:pPr>
        <w:pStyle w:val="Notice"/>
        <w:tabs>
          <w:tab w:val="left" w:pos="1134"/>
        </w:tabs>
        <w:spacing w:after="0"/>
        <w:ind w:left="1134" w:hanging="1134"/>
        <w:rPr>
          <w:rFonts w:cs="Calibri"/>
          <w:sz w:val="22"/>
          <w:szCs w:val="22"/>
        </w:rPr>
      </w:pPr>
      <w:r w:rsidRPr="00C55CE6">
        <w:rPr>
          <w:rFonts w:cs="Calibri"/>
          <w:sz w:val="22"/>
          <w:szCs w:val="22"/>
        </w:rPr>
        <w:t>Present</w:t>
      </w:r>
      <w:r w:rsidR="005A7767" w:rsidRPr="00C55CE6">
        <w:rPr>
          <w:rFonts w:cs="Calibri"/>
          <w:sz w:val="22"/>
          <w:szCs w:val="22"/>
        </w:rPr>
        <w:t>:</w:t>
      </w:r>
      <w:r w:rsidRPr="00C55CE6">
        <w:rPr>
          <w:rFonts w:cs="Calibri"/>
          <w:sz w:val="22"/>
          <w:szCs w:val="22"/>
        </w:rPr>
        <w:tab/>
      </w:r>
      <w:r w:rsidR="00896A49" w:rsidRPr="00C55CE6">
        <w:rPr>
          <w:rFonts w:cs="Calibri"/>
          <w:sz w:val="22"/>
          <w:szCs w:val="22"/>
        </w:rPr>
        <w:t>Cllrs</w:t>
      </w:r>
      <w:r w:rsidR="000941C1" w:rsidRPr="00C55CE6">
        <w:rPr>
          <w:rFonts w:cs="Calibri"/>
          <w:sz w:val="22"/>
          <w:szCs w:val="22"/>
        </w:rPr>
        <w:t xml:space="preserve"> </w:t>
      </w:r>
      <w:r w:rsidR="000A5798" w:rsidRPr="00C55CE6">
        <w:rPr>
          <w:rFonts w:cs="Calibri"/>
          <w:sz w:val="22"/>
          <w:szCs w:val="22"/>
        </w:rPr>
        <w:t>I Clarke,</w:t>
      </w:r>
      <w:r w:rsidR="005D7969">
        <w:rPr>
          <w:rFonts w:cs="Calibri"/>
          <w:sz w:val="22"/>
          <w:szCs w:val="22"/>
        </w:rPr>
        <w:t xml:space="preserve"> </w:t>
      </w:r>
      <w:r w:rsidR="00091ED6">
        <w:rPr>
          <w:rFonts w:cs="Calibri"/>
          <w:sz w:val="22"/>
          <w:szCs w:val="22"/>
        </w:rPr>
        <w:t>A Grimes,</w:t>
      </w:r>
      <w:r w:rsidR="00966DEB">
        <w:rPr>
          <w:rFonts w:cs="Calibri"/>
          <w:sz w:val="22"/>
          <w:szCs w:val="22"/>
        </w:rPr>
        <w:t xml:space="preserve"> </w:t>
      </w:r>
      <w:r w:rsidR="000A5798" w:rsidRPr="00C55CE6">
        <w:rPr>
          <w:rFonts w:cs="Calibri"/>
          <w:sz w:val="22"/>
          <w:szCs w:val="22"/>
        </w:rPr>
        <w:t>L James</w:t>
      </w:r>
      <w:r w:rsidR="002B1B4B">
        <w:rPr>
          <w:rFonts w:cs="Calibri"/>
          <w:sz w:val="22"/>
          <w:szCs w:val="22"/>
        </w:rPr>
        <w:t xml:space="preserve"> (Ch),</w:t>
      </w:r>
      <w:r w:rsidR="00091ED6">
        <w:rPr>
          <w:rFonts w:cs="Calibri"/>
          <w:sz w:val="22"/>
          <w:szCs w:val="22"/>
        </w:rPr>
        <w:t xml:space="preserve"> I Montgomery,</w:t>
      </w:r>
      <w:r w:rsidR="002B1B4B">
        <w:rPr>
          <w:rFonts w:cs="Calibri"/>
          <w:sz w:val="22"/>
          <w:szCs w:val="22"/>
        </w:rPr>
        <w:t xml:space="preserve"> </w:t>
      </w:r>
      <w:r w:rsidR="00514B5C">
        <w:rPr>
          <w:rFonts w:cs="Calibri"/>
          <w:sz w:val="22"/>
          <w:szCs w:val="22"/>
        </w:rPr>
        <w:t xml:space="preserve">D </w:t>
      </w:r>
      <w:r w:rsidR="002B1B4B" w:rsidRPr="00354212">
        <w:rPr>
          <w:rFonts w:cs="Calibri"/>
          <w:sz w:val="22"/>
          <w:szCs w:val="22"/>
        </w:rPr>
        <w:t>Peer</w:t>
      </w:r>
      <w:r w:rsidR="00514B5C">
        <w:rPr>
          <w:rFonts w:cs="Calibri"/>
          <w:sz w:val="22"/>
          <w:szCs w:val="22"/>
        </w:rPr>
        <w:t xml:space="preserve">, </w:t>
      </w:r>
    </w:p>
    <w:p w14:paraId="4BD5FCCA" w14:textId="45D2B79C" w:rsidR="00514B5C" w:rsidRDefault="00892977" w:rsidP="00514B5C">
      <w:pPr>
        <w:pStyle w:val="Notice"/>
        <w:tabs>
          <w:tab w:val="left" w:pos="1134"/>
        </w:tabs>
        <w:ind w:left="1134" w:hanging="1134"/>
        <w:rPr>
          <w:rFonts w:cs="Calibri"/>
          <w:sz w:val="22"/>
          <w:szCs w:val="22"/>
        </w:rPr>
      </w:pPr>
      <w:r w:rsidRPr="00C55CE6">
        <w:rPr>
          <w:rFonts w:cs="Calibri"/>
          <w:sz w:val="22"/>
          <w:szCs w:val="22"/>
        </w:rPr>
        <w:t>Attending</w:t>
      </w:r>
      <w:r w:rsidR="005A7767" w:rsidRPr="00C55CE6">
        <w:rPr>
          <w:rFonts w:cs="Calibri"/>
          <w:sz w:val="22"/>
          <w:szCs w:val="22"/>
        </w:rPr>
        <w:t>:</w:t>
      </w:r>
      <w:r w:rsidR="00902EF1">
        <w:rPr>
          <w:rFonts w:cs="Calibri"/>
          <w:sz w:val="22"/>
          <w:szCs w:val="22"/>
        </w:rPr>
        <w:t xml:space="preserve">    </w:t>
      </w:r>
      <w:r w:rsidR="00984F71">
        <w:rPr>
          <w:rFonts w:cs="Calibri"/>
          <w:sz w:val="22"/>
          <w:szCs w:val="22"/>
        </w:rPr>
        <w:t xml:space="preserve">Jane Mason (Finance Manager), </w:t>
      </w:r>
      <w:r w:rsidR="00984105">
        <w:rPr>
          <w:rFonts w:cs="Calibri"/>
          <w:sz w:val="22"/>
          <w:szCs w:val="22"/>
        </w:rPr>
        <w:t xml:space="preserve">Mike Balbini </w:t>
      </w:r>
      <w:r w:rsidR="003D2F6B">
        <w:rPr>
          <w:rFonts w:cs="Calibri"/>
          <w:sz w:val="22"/>
          <w:szCs w:val="22"/>
        </w:rPr>
        <w:t>(</w:t>
      </w:r>
      <w:r w:rsidR="00984105">
        <w:rPr>
          <w:rFonts w:cs="Calibri"/>
          <w:sz w:val="22"/>
          <w:szCs w:val="22"/>
        </w:rPr>
        <w:t>Clerk)</w:t>
      </w:r>
      <w:r w:rsidR="00960FBB">
        <w:rPr>
          <w:rFonts w:cs="Calibri"/>
          <w:sz w:val="22"/>
          <w:szCs w:val="22"/>
        </w:rPr>
        <w:t>, Kouy Young (Deputy Clerk), Jo Skidmore (Committee Secretary)</w:t>
      </w:r>
    </w:p>
    <w:p w14:paraId="6B4F9D0F" w14:textId="77777777" w:rsidR="002B1B4B" w:rsidRPr="00C55CE6" w:rsidRDefault="002B1B4B" w:rsidP="00531456">
      <w:pPr>
        <w:pStyle w:val="Notice"/>
        <w:tabs>
          <w:tab w:val="left" w:pos="1134"/>
        </w:tabs>
        <w:ind w:left="1134" w:hanging="1134"/>
        <w:rPr>
          <w:rFonts w:cs="Calibri"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186"/>
        <w:gridCol w:w="8136"/>
      </w:tblGrid>
      <w:tr w:rsidR="00984F71" w:rsidRPr="008D6C69" w14:paraId="0926C544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33D2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 w:rsidRPr="00233471">
              <w:rPr>
                <w:rFonts w:cs="Calibri"/>
                <w:sz w:val="22"/>
                <w:szCs w:val="22"/>
              </w:rPr>
              <w:t>Ref: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E45E" w14:textId="77777777" w:rsidR="00984F71" w:rsidRPr="00233471" w:rsidRDefault="00984F71" w:rsidP="00A74ADB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 w:rsidRPr="00233471">
              <w:rPr>
                <w:rFonts w:cs="Calibri"/>
                <w:sz w:val="22"/>
                <w:szCs w:val="22"/>
              </w:rPr>
              <w:t xml:space="preserve">Minutes </w:t>
            </w:r>
          </w:p>
        </w:tc>
      </w:tr>
      <w:tr w:rsidR="00984F71" w:rsidRPr="008D6C69" w14:paraId="6AA50AFC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7063" w14:textId="68D2F545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960FBB">
              <w:rPr>
                <w:rFonts w:cs="Calibri"/>
                <w:sz w:val="22"/>
                <w:szCs w:val="22"/>
              </w:rPr>
              <w:t>1</w:t>
            </w:r>
            <w:r w:rsidRPr="00233471">
              <w:rPr>
                <w:rFonts w:cs="Calibri"/>
                <w:sz w:val="22"/>
                <w:szCs w:val="22"/>
              </w:rPr>
              <w:t>/FGP/</w:t>
            </w:r>
            <w:r w:rsidR="00960FBB">
              <w:rPr>
                <w:rFonts w:cs="Calibri"/>
                <w:sz w:val="22"/>
                <w:szCs w:val="22"/>
              </w:rPr>
              <w:t>1</w:t>
            </w:r>
            <w:r w:rsidR="00DD4E6A">
              <w:rPr>
                <w:rFonts w:cs="Calibri"/>
                <w:sz w:val="22"/>
                <w:szCs w:val="22"/>
              </w:rPr>
              <w:t>0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63FA9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 w:rsidRPr="00233471">
              <w:rPr>
                <w:rFonts w:cs="Calibri"/>
                <w:b/>
                <w:sz w:val="22"/>
                <w:szCs w:val="22"/>
              </w:rPr>
              <w:t>Public Questions</w:t>
            </w:r>
          </w:p>
        </w:tc>
      </w:tr>
      <w:tr w:rsidR="00984F71" w:rsidRPr="008D6C69" w14:paraId="2AAB7E94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6885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A3A4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 w:rsidRPr="00233471">
              <w:rPr>
                <w:rFonts w:cs="Calibri"/>
                <w:sz w:val="22"/>
                <w:szCs w:val="22"/>
              </w:rPr>
              <w:t>There were no pub</w:t>
            </w:r>
            <w:r w:rsidR="008714C9">
              <w:rPr>
                <w:rFonts w:cs="Calibri"/>
                <w:sz w:val="22"/>
                <w:szCs w:val="22"/>
              </w:rPr>
              <w:t>l</w:t>
            </w:r>
            <w:r w:rsidRPr="00233471">
              <w:rPr>
                <w:rFonts w:cs="Calibri"/>
                <w:sz w:val="22"/>
                <w:szCs w:val="22"/>
              </w:rPr>
              <w:t xml:space="preserve">ic questions. </w:t>
            </w:r>
          </w:p>
        </w:tc>
      </w:tr>
      <w:tr w:rsidR="00984F71" w:rsidRPr="008D6C69" w14:paraId="4AA1D34B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CFDB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9C11A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984F71" w:rsidRPr="008D6C69" w14:paraId="18559105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BDB6" w14:textId="59913F41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960FBB">
              <w:rPr>
                <w:rFonts w:cs="Calibri"/>
                <w:sz w:val="22"/>
                <w:szCs w:val="22"/>
              </w:rPr>
              <w:t>1</w:t>
            </w:r>
            <w:r w:rsidRPr="00233471">
              <w:rPr>
                <w:rFonts w:cs="Calibri"/>
                <w:sz w:val="22"/>
                <w:szCs w:val="22"/>
              </w:rPr>
              <w:t>/FGP/</w:t>
            </w:r>
            <w:r w:rsidR="00DD4E6A">
              <w:rPr>
                <w:rFonts w:cs="Calibri"/>
                <w:sz w:val="22"/>
                <w:szCs w:val="22"/>
              </w:rPr>
              <w:t>11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C451" w14:textId="77777777" w:rsidR="00984F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 w:rsidRPr="00233471">
              <w:rPr>
                <w:rFonts w:cs="Calibri"/>
                <w:b/>
                <w:sz w:val="22"/>
                <w:szCs w:val="22"/>
              </w:rPr>
              <w:t>Apologies and declarations of members’ interests</w:t>
            </w:r>
          </w:p>
          <w:p w14:paraId="2FD4F8B2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984F71" w:rsidRPr="008D6C69" w14:paraId="1258B7A0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23D1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C8D6" w14:textId="7F873103" w:rsidR="00984F71" w:rsidRPr="00233471" w:rsidRDefault="00DD4E6A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11</w:t>
            </w:r>
            <w:r w:rsidR="00984F71" w:rsidRPr="00233471">
              <w:rPr>
                <w:rFonts w:cs="Calibri"/>
                <w:sz w:val="22"/>
                <w:szCs w:val="22"/>
              </w:rPr>
              <w:t>.</w:t>
            </w:r>
            <w:r w:rsidR="00984F71" w:rsidRPr="00233471">
              <w:rPr>
                <w:rFonts w:cs="Calibri"/>
                <w:sz w:val="22"/>
                <w:szCs w:val="22"/>
                <w:lang w:val="en-GB"/>
              </w:rPr>
              <w:t xml:space="preserve">1 </w:t>
            </w:r>
            <w:r w:rsidR="00984F71">
              <w:rPr>
                <w:rFonts w:cs="Calibri"/>
                <w:sz w:val="22"/>
                <w:szCs w:val="22"/>
                <w:lang w:val="en-GB"/>
              </w:rPr>
              <w:t xml:space="preserve">There were no apologies received. </w:t>
            </w:r>
          </w:p>
        </w:tc>
      </w:tr>
      <w:tr w:rsidR="00984F71" w:rsidRPr="008D6C69" w14:paraId="37663731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2E98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6345" w14:textId="77777777" w:rsidR="00984F71" w:rsidRPr="00233471" w:rsidRDefault="00984F71" w:rsidP="00A429C0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984F71" w:rsidRPr="008D6C69" w14:paraId="1F612C80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2692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8BB9" w14:textId="7E8B64E8" w:rsidR="00984F71" w:rsidRPr="00233471" w:rsidRDefault="00DD4E6A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11</w:t>
            </w:r>
            <w:r w:rsidR="00984F71" w:rsidRPr="00233471">
              <w:rPr>
                <w:rFonts w:cs="Calibri"/>
                <w:sz w:val="22"/>
                <w:szCs w:val="22"/>
              </w:rPr>
              <w:t>.</w:t>
            </w:r>
            <w:r w:rsidR="00984F71">
              <w:rPr>
                <w:rFonts w:cs="Calibri"/>
                <w:sz w:val="22"/>
                <w:szCs w:val="22"/>
              </w:rPr>
              <w:t>2</w:t>
            </w:r>
            <w:r w:rsidR="00984F71" w:rsidRPr="00233471">
              <w:rPr>
                <w:rFonts w:cs="Calibri"/>
                <w:sz w:val="22"/>
                <w:szCs w:val="22"/>
              </w:rPr>
              <w:t xml:space="preserve"> There were no changes to members’ declarations of pecuniary interests</w:t>
            </w:r>
          </w:p>
        </w:tc>
      </w:tr>
      <w:tr w:rsidR="00984F71" w:rsidRPr="008D6C69" w14:paraId="454A8D90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DA60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97B3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left" w:pos="1701"/>
              </w:tabs>
              <w:spacing w:after="0"/>
              <w:ind w:left="1695" w:hanging="1695"/>
              <w:rPr>
                <w:rFonts w:cs="Calibri"/>
                <w:b/>
                <w:sz w:val="22"/>
                <w:szCs w:val="22"/>
              </w:rPr>
            </w:pPr>
          </w:p>
        </w:tc>
      </w:tr>
      <w:tr w:rsidR="00984F71" w:rsidRPr="008D6C69" w14:paraId="61577CFB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977E" w14:textId="2248C104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960FBB">
              <w:rPr>
                <w:rFonts w:cs="Calibri"/>
                <w:sz w:val="22"/>
                <w:szCs w:val="22"/>
              </w:rPr>
              <w:t>1</w:t>
            </w:r>
            <w:r w:rsidRPr="00233471">
              <w:rPr>
                <w:rFonts w:cs="Calibri"/>
                <w:sz w:val="22"/>
                <w:szCs w:val="22"/>
              </w:rPr>
              <w:t>/FGP/</w:t>
            </w:r>
            <w:r w:rsidR="00DD4E6A">
              <w:rPr>
                <w:rFonts w:cs="Calibri"/>
                <w:sz w:val="22"/>
                <w:szCs w:val="22"/>
              </w:rPr>
              <w:t>12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8FDF" w14:textId="39EB67A3" w:rsidR="00984F71" w:rsidRPr="00233471" w:rsidRDefault="00DD4E6A" w:rsidP="008D6C69">
            <w:pPr>
              <w:pStyle w:val="Notice"/>
              <w:tabs>
                <w:tab w:val="clear" w:pos="5103"/>
                <w:tab w:val="left" w:pos="1134"/>
                <w:tab w:val="left" w:pos="1701"/>
              </w:tabs>
              <w:spacing w:after="0"/>
              <w:ind w:left="1695" w:hanging="1695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12</w:t>
            </w:r>
            <w:r w:rsidR="00984F71" w:rsidRPr="00233471">
              <w:rPr>
                <w:rFonts w:cs="Calibri"/>
                <w:b/>
                <w:sz w:val="22"/>
                <w:szCs w:val="22"/>
              </w:rPr>
              <w:t>.1 Minutes of the previous meeting</w:t>
            </w:r>
          </w:p>
          <w:p w14:paraId="49692259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984F71" w:rsidRPr="008D6C69" w14:paraId="0B877B90" w14:textId="77777777" w:rsidTr="00DD4E6A">
        <w:trPr>
          <w:trHeight w:val="654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A26A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B8AB" w14:textId="62148501" w:rsidR="00984F71" w:rsidRDefault="00984F71" w:rsidP="00960FBB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  <w:r w:rsidRPr="00233471">
              <w:rPr>
                <w:sz w:val="22"/>
                <w:szCs w:val="22"/>
              </w:rPr>
              <w:t xml:space="preserve">The minutes of the previous meeting </w:t>
            </w:r>
            <w:r w:rsidR="00DD4E6A">
              <w:rPr>
                <w:sz w:val="22"/>
                <w:szCs w:val="22"/>
              </w:rPr>
              <w:t xml:space="preserve">11 </w:t>
            </w:r>
            <w:r w:rsidR="00A72A9A">
              <w:rPr>
                <w:sz w:val="22"/>
                <w:szCs w:val="22"/>
              </w:rPr>
              <w:t>February</w:t>
            </w:r>
            <w:r w:rsidR="00DD4E6A">
              <w:rPr>
                <w:sz w:val="22"/>
                <w:szCs w:val="22"/>
              </w:rPr>
              <w:t xml:space="preserve"> </w:t>
            </w:r>
            <w:r w:rsidRPr="002334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DD4E6A">
              <w:rPr>
                <w:sz w:val="22"/>
                <w:szCs w:val="22"/>
              </w:rPr>
              <w:t>1</w:t>
            </w:r>
            <w:r w:rsidRPr="00233471">
              <w:rPr>
                <w:sz w:val="22"/>
                <w:szCs w:val="22"/>
              </w:rPr>
              <w:t xml:space="preserve"> were </w:t>
            </w:r>
            <w:r w:rsidRPr="00233471">
              <w:rPr>
                <w:b/>
                <w:sz w:val="22"/>
                <w:szCs w:val="22"/>
              </w:rPr>
              <w:t>AGREED</w:t>
            </w:r>
            <w:r w:rsidRPr="00233471">
              <w:rPr>
                <w:sz w:val="22"/>
                <w:szCs w:val="22"/>
              </w:rPr>
              <w:t xml:space="preserve"> as a correct record of the meeting and signed by Cllr. James</w:t>
            </w:r>
            <w:r>
              <w:rPr>
                <w:sz w:val="22"/>
                <w:szCs w:val="22"/>
              </w:rPr>
              <w:t>.</w:t>
            </w:r>
          </w:p>
          <w:p w14:paraId="4EA22AD9" w14:textId="77777777" w:rsidR="00984105" w:rsidRDefault="00984105" w:rsidP="00DA34C8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ind w:left="314"/>
              <w:rPr>
                <w:sz w:val="22"/>
                <w:szCs w:val="22"/>
              </w:rPr>
            </w:pPr>
          </w:p>
          <w:p w14:paraId="3E529F8C" w14:textId="43220AFC" w:rsidR="00984105" w:rsidRDefault="00984105" w:rsidP="00960FBB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  <w:r w:rsidRPr="00A40663">
              <w:rPr>
                <w:rFonts w:cs="Calibri"/>
                <w:sz w:val="22"/>
                <w:szCs w:val="22"/>
              </w:rPr>
              <w:t>Proposed:   Cllr.</w:t>
            </w:r>
            <w:r>
              <w:rPr>
                <w:rFonts w:cs="Calibri"/>
                <w:sz w:val="22"/>
                <w:szCs w:val="22"/>
              </w:rPr>
              <w:t xml:space="preserve"> Peer</w:t>
            </w:r>
            <w:r w:rsidRPr="00A40663">
              <w:rPr>
                <w:rFonts w:cs="Calibri"/>
                <w:sz w:val="22"/>
                <w:szCs w:val="22"/>
              </w:rPr>
              <w:t xml:space="preserve">       Seconded:  Cllr.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4F0769">
              <w:rPr>
                <w:rFonts w:cs="Calibri"/>
                <w:sz w:val="22"/>
                <w:szCs w:val="22"/>
              </w:rPr>
              <w:t>Clarke</w:t>
            </w:r>
            <w:r w:rsidRPr="00A40663">
              <w:rPr>
                <w:rFonts w:cs="Calibri"/>
                <w:sz w:val="22"/>
                <w:szCs w:val="22"/>
              </w:rPr>
              <w:t xml:space="preserve">            Unanimously agreed</w:t>
            </w:r>
          </w:p>
          <w:p w14:paraId="02BF9A1A" w14:textId="77777777" w:rsidR="00984105" w:rsidRPr="008B2E2C" w:rsidRDefault="00984105" w:rsidP="00DA34C8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ind w:left="314"/>
              <w:rPr>
                <w:sz w:val="22"/>
                <w:szCs w:val="22"/>
              </w:rPr>
            </w:pPr>
          </w:p>
        </w:tc>
      </w:tr>
      <w:tr w:rsidR="00984F71" w:rsidRPr="008D6C69" w14:paraId="643534ED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0BEB" w14:textId="77777777" w:rsidR="00984F71" w:rsidRPr="00233471" w:rsidRDefault="00984F71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2794" w14:textId="648456A3" w:rsidR="00984F71" w:rsidRPr="00233471" w:rsidRDefault="00DD4E6A" w:rsidP="008D6C69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984F71" w:rsidRPr="00233471">
              <w:rPr>
                <w:b/>
                <w:sz w:val="22"/>
                <w:szCs w:val="22"/>
              </w:rPr>
              <w:t xml:space="preserve">.2 Actions </w:t>
            </w:r>
          </w:p>
        </w:tc>
      </w:tr>
      <w:tr w:rsidR="00DD4E6A" w:rsidRPr="008D6C69" w14:paraId="68928CA3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7578" w14:textId="5254FA2C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D97E" w14:textId="4A0B8B9D" w:rsidR="00DD4E6A" w:rsidRDefault="00DD4E6A" w:rsidP="00DD4E6A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4.3 </w:t>
            </w:r>
            <w:r w:rsidRPr="00DD4E6A">
              <w:rPr>
                <w:rFonts w:ascii="Calibri" w:hAnsi="Calibri" w:cs="Calibri"/>
                <w:sz w:val="22"/>
                <w:szCs w:val="22"/>
                <w:u w:val="single"/>
              </w:rPr>
              <w:t>Cllr James to research suitable options for the holding of funds from CIL income awaiting expenditure</w:t>
            </w:r>
            <w:r w:rsidR="004F0769">
              <w:rPr>
                <w:rFonts w:ascii="Calibri" w:hAnsi="Calibri" w:cs="Calibri"/>
                <w:sz w:val="22"/>
                <w:szCs w:val="22"/>
                <w:u w:val="single"/>
              </w:rPr>
              <w:t>.</w:t>
            </w:r>
          </w:p>
          <w:p w14:paraId="081C4CB6" w14:textId="7D803384" w:rsidR="004F0769" w:rsidRPr="004F0769" w:rsidRDefault="004F0769" w:rsidP="00DD4E6A">
            <w:pPr>
              <w:rPr>
                <w:rFonts w:ascii="Calibri" w:hAnsi="Calibri" w:cs="Calibri"/>
                <w:sz w:val="22"/>
                <w:szCs w:val="22"/>
              </w:rPr>
            </w:pPr>
            <w:r w:rsidRPr="004F0769">
              <w:rPr>
                <w:rFonts w:ascii="Calibri" w:hAnsi="Calibri" w:cs="Calibri"/>
                <w:sz w:val="22"/>
                <w:szCs w:val="22"/>
              </w:rPr>
              <w:t xml:space="preserve">Cllr. James confirmed that he and the Finance Manager had carried </w:t>
            </w:r>
            <w:r w:rsidR="00E72127">
              <w:rPr>
                <w:rFonts w:ascii="Calibri" w:hAnsi="Calibri" w:cs="Calibri"/>
                <w:sz w:val="22"/>
                <w:szCs w:val="22"/>
              </w:rPr>
              <w:t xml:space="preserve">out </w:t>
            </w:r>
            <w:r w:rsidRPr="004F0769">
              <w:rPr>
                <w:rFonts w:ascii="Calibri" w:hAnsi="Calibri" w:cs="Calibri"/>
                <w:sz w:val="22"/>
                <w:szCs w:val="22"/>
              </w:rPr>
              <w:t>research into this matter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and that they intended to contact CCLA </w:t>
            </w:r>
            <w:r w:rsidR="00E72127">
              <w:rPr>
                <w:rFonts w:ascii="Calibri" w:hAnsi="Calibri" w:cs="Calibri"/>
                <w:sz w:val="22"/>
                <w:szCs w:val="22"/>
              </w:rPr>
              <w:t xml:space="preserve">Investment Managers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for </w:t>
            </w:r>
            <w:r w:rsidR="00E72127">
              <w:rPr>
                <w:rFonts w:ascii="Calibri" w:hAnsi="Calibri" w:cs="Calibri"/>
                <w:sz w:val="22"/>
                <w:szCs w:val="22"/>
              </w:rPr>
              <w:t xml:space="preserve">advice, given their specialism in investing for the Public Sector.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 policy on investing funds was almost complete and would be circulated for approval.  </w:t>
            </w:r>
          </w:p>
          <w:p w14:paraId="1C4A4700" w14:textId="202F8B12" w:rsidR="00DD4E6A" w:rsidRPr="008D2C3F" w:rsidRDefault="00DD4E6A" w:rsidP="00DD4E6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4E6A" w:rsidRPr="008D6C69" w14:paraId="0755C8A7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D82C" w14:textId="210E5A74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D87AA" w14:textId="118171B1" w:rsidR="00DD4E6A" w:rsidRDefault="00DD4E6A" w:rsidP="00BF7B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4.4.1.3 </w:t>
            </w:r>
            <w:r w:rsidRPr="00DD4E6A">
              <w:rPr>
                <w:rFonts w:ascii="Calibri" w:hAnsi="Calibri" w:cs="Calibri"/>
                <w:sz w:val="22"/>
                <w:szCs w:val="22"/>
                <w:u w:val="single"/>
              </w:rPr>
              <w:t>Cllr. Grimes to discuss options for external storage at the new community centre with AOC</w:t>
            </w:r>
            <w:r w:rsidR="00E72127">
              <w:rPr>
                <w:rFonts w:ascii="Calibri" w:hAnsi="Calibri" w:cs="Calibri"/>
                <w:sz w:val="22"/>
                <w:szCs w:val="22"/>
                <w:u w:val="single"/>
              </w:rPr>
              <w:t>.</w:t>
            </w:r>
          </w:p>
          <w:p w14:paraId="7AC61101" w14:textId="2DF35C48" w:rsidR="004F0769" w:rsidRDefault="004F0769" w:rsidP="00E7212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This matter was noted as ongoing.</w:t>
            </w:r>
          </w:p>
          <w:p w14:paraId="6C280CD9" w14:textId="5781C0BD" w:rsidR="00E72127" w:rsidRDefault="00E72127" w:rsidP="00E721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7CBFFAF" w14:textId="77777777" w:rsidR="00E72127" w:rsidRDefault="00E72127" w:rsidP="00E721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C69F12A" w14:textId="39FA4892" w:rsidR="00DD4E6A" w:rsidRPr="008D2C3F" w:rsidRDefault="00DD4E6A" w:rsidP="00DD4E6A">
            <w:pPr>
              <w:ind w:left="372" w:hanging="37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4E6A" w:rsidRPr="008D6C69" w14:paraId="54F8C4F6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B4F9" w14:textId="3EB0E045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F80F9" w14:textId="41E2409E" w:rsidR="00DD4E6A" w:rsidRDefault="00DD4E6A" w:rsidP="00BF7BB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4.4.3.2 </w:t>
            </w:r>
            <w:r w:rsidRPr="00DD4E6A">
              <w:rPr>
                <w:rFonts w:ascii="Calibri" w:hAnsi="Calibri"/>
                <w:sz w:val="22"/>
                <w:szCs w:val="22"/>
                <w:u w:val="single"/>
              </w:rPr>
              <w:t xml:space="preserve">Clerk to write to Charity Commission to request that they </w:t>
            </w:r>
            <w:proofErr w:type="spellStart"/>
            <w:r w:rsidRPr="00DD4E6A">
              <w:rPr>
                <w:rFonts w:ascii="Calibri" w:hAnsi="Calibri"/>
                <w:sz w:val="22"/>
                <w:szCs w:val="22"/>
                <w:u w:val="single"/>
              </w:rPr>
              <w:t>authorise</w:t>
            </w:r>
            <w:proofErr w:type="spellEnd"/>
            <w:r w:rsidRPr="00DD4E6A">
              <w:rPr>
                <w:rFonts w:ascii="Calibri" w:hAnsi="Calibri"/>
                <w:sz w:val="22"/>
                <w:szCs w:val="22"/>
                <w:u w:val="single"/>
              </w:rPr>
              <w:t xml:space="preserve"> the transfer of land from the Shinfield Association to SPC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B8EDF22" w14:textId="483F6D9A" w:rsidR="009C1312" w:rsidRDefault="004F0769" w:rsidP="00CE5D04">
            <w:pPr>
              <w:ind w:left="-20" w:firstLine="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Cllr. James confirmed that he and the Clerk had attended a meeting with Shinfield Associatio</w:t>
            </w:r>
            <w:r w:rsidR="009C1312">
              <w:rPr>
                <w:rFonts w:ascii="Calibri" w:hAnsi="Calibri"/>
                <w:sz w:val="22"/>
                <w:szCs w:val="22"/>
              </w:rPr>
              <w:t>n. Governance arrangements were now in place which were acceptable to the</w:t>
            </w:r>
            <w:r>
              <w:rPr>
                <w:rFonts w:ascii="Calibri" w:hAnsi="Calibri"/>
                <w:sz w:val="22"/>
                <w:szCs w:val="22"/>
              </w:rPr>
              <w:t xml:space="preserve"> Charity </w:t>
            </w:r>
            <w:r w:rsidR="00A72A9A">
              <w:rPr>
                <w:rFonts w:ascii="Calibri" w:hAnsi="Calibri"/>
                <w:sz w:val="22"/>
                <w:szCs w:val="22"/>
              </w:rPr>
              <w:t>Commission</w:t>
            </w:r>
            <w:r w:rsidR="009C1312">
              <w:rPr>
                <w:rFonts w:ascii="Calibri" w:hAnsi="Calibri"/>
                <w:sz w:val="22"/>
                <w:szCs w:val="22"/>
              </w:rPr>
              <w:t xml:space="preserve"> which would enable the transfer of land at Millworth Lane to SPC.  </w:t>
            </w:r>
          </w:p>
          <w:p w14:paraId="381338F5" w14:textId="77777777" w:rsidR="009C1312" w:rsidRDefault="009C1312" w:rsidP="00CE5D04">
            <w:pPr>
              <w:ind w:left="-20" w:firstLine="20"/>
              <w:rPr>
                <w:rFonts w:ascii="Calibri" w:hAnsi="Calibri"/>
                <w:sz w:val="22"/>
                <w:szCs w:val="22"/>
              </w:rPr>
            </w:pPr>
          </w:p>
          <w:p w14:paraId="0E6F2B51" w14:textId="5E0F6CE1" w:rsidR="00DD4E6A" w:rsidRDefault="009C1312" w:rsidP="009C1312">
            <w:pPr>
              <w:ind w:left="-20" w:firstLine="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It was noted that the </w:t>
            </w:r>
            <w:r w:rsidR="004F0769">
              <w:rPr>
                <w:rFonts w:ascii="Calibri" w:hAnsi="Calibri"/>
                <w:sz w:val="22"/>
                <w:szCs w:val="22"/>
              </w:rPr>
              <w:t xml:space="preserve">Shinfield Association </w:t>
            </w:r>
            <w:r>
              <w:rPr>
                <w:rFonts w:ascii="Calibri" w:hAnsi="Calibri"/>
                <w:sz w:val="22"/>
                <w:szCs w:val="22"/>
              </w:rPr>
              <w:t>intended to formerly</w:t>
            </w:r>
            <w:r w:rsidR="004F0769">
              <w:rPr>
                <w:rFonts w:ascii="Calibri" w:hAnsi="Calibri"/>
                <w:sz w:val="22"/>
                <w:szCs w:val="22"/>
              </w:rPr>
              <w:t xml:space="preserve"> change </w:t>
            </w:r>
            <w:r>
              <w:rPr>
                <w:rFonts w:ascii="Calibri" w:hAnsi="Calibri"/>
                <w:sz w:val="22"/>
                <w:szCs w:val="22"/>
              </w:rPr>
              <w:t xml:space="preserve">the </w:t>
            </w:r>
            <w:r w:rsidR="004F0769">
              <w:rPr>
                <w:rFonts w:ascii="Calibri" w:hAnsi="Calibri"/>
                <w:sz w:val="22"/>
                <w:szCs w:val="22"/>
              </w:rPr>
              <w:t xml:space="preserve">purpose of the charity </w:t>
            </w:r>
            <w:r>
              <w:rPr>
                <w:rFonts w:ascii="Calibri" w:hAnsi="Calibri"/>
                <w:sz w:val="22"/>
                <w:szCs w:val="22"/>
              </w:rPr>
              <w:t>which would be to</w:t>
            </w:r>
            <w:r w:rsidR="004F0769">
              <w:rPr>
                <w:rFonts w:ascii="Calibri" w:hAnsi="Calibri"/>
                <w:sz w:val="22"/>
                <w:szCs w:val="22"/>
              </w:rPr>
              <w:t xml:space="preserve"> raise money for the benefit of the Shinfield Parish.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4F0769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0576CE1" w14:textId="671E3F4C" w:rsidR="00CE5D04" w:rsidRPr="00CE5D04" w:rsidRDefault="00CE5D04" w:rsidP="00CE5D04">
            <w:pPr>
              <w:ind w:left="-20" w:firstLine="20"/>
              <w:rPr>
                <w:rFonts w:ascii="Calibri" w:hAnsi="Calibri"/>
                <w:sz w:val="22"/>
                <w:szCs w:val="22"/>
              </w:rPr>
            </w:pPr>
          </w:p>
        </w:tc>
      </w:tr>
      <w:tr w:rsidR="00DD4E6A" w:rsidRPr="008D6C69" w14:paraId="7DD3934A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10FB" w14:textId="22987F86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F974" w14:textId="002E02A7" w:rsidR="00DD4E6A" w:rsidRDefault="00DD4E6A" w:rsidP="00BF7BB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4.4.3.3 </w:t>
            </w:r>
            <w:r w:rsidRPr="00DD4E6A">
              <w:rPr>
                <w:rFonts w:ascii="Calibri" w:hAnsi="Calibri"/>
                <w:sz w:val="22"/>
                <w:szCs w:val="22"/>
                <w:u w:val="single"/>
              </w:rPr>
              <w:t>Deputy Clerk to research options for the removal of the caravan from the Millworth Lane site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0B5233F" w14:textId="03F89080" w:rsidR="00DD4E6A" w:rsidRDefault="004F0769" w:rsidP="00CE5D0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It was noted that this was complete</w:t>
            </w:r>
            <w:r w:rsidR="009C1312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 xml:space="preserve"> had come in under budge</w:t>
            </w:r>
            <w:r w:rsidR="009C1312">
              <w:rPr>
                <w:rFonts w:ascii="Calibri" w:hAnsi="Calibri"/>
                <w:sz w:val="22"/>
                <w:szCs w:val="22"/>
              </w:rPr>
              <w:t xml:space="preserve">t and that no damage had been caused to the site during the process. </w:t>
            </w:r>
          </w:p>
          <w:p w14:paraId="6DB6186A" w14:textId="20B8E851" w:rsidR="00CE5D04" w:rsidRPr="00CE5D04" w:rsidRDefault="00CE5D04" w:rsidP="00CE5D04">
            <w:pPr>
              <w:ind w:left="372" w:hanging="372"/>
              <w:rPr>
                <w:rFonts w:ascii="Calibri" w:hAnsi="Calibri"/>
                <w:sz w:val="22"/>
                <w:szCs w:val="22"/>
              </w:rPr>
            </w:pPr>
          </w:p>
        </w:tc>
      </w:tr>
      <w:tr w:rsidR="00DD4E6A" w:rsidRPr="008D6C69" w14:paraId="215447F7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4CF3" w14:textId="4F6103F5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4778B" w14:textId="71CC2E87" w:rsidR="00DD4E6A" w:rsidRDefault="00DD4E6A" w:rsidP="00BF7BB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4.4.3.4 </w:t>
            </w:r>
            <w:r w:rsidRPr="00DD4E6A">
              <w:rPr>
                <w:rFonts w:ascii="Calibri" w:hAnsi="Calibri"/>
                <w:sz w:val="22"/>
                <w:szCs w:val="22"/>
                <w:u w:val="single"/>
              </w:rPr>
              <w:t xml:space="preserve">Cllr Clarke/Clerk and Deputy Clerk to discuss planning permission for shipping containers on Millworth </w:t>
            </w:r>
            <w:proofErr w:type="gramStart"/>
            <w:r w:rsidRPr="00DD4E6A">
              <w:rPr>
                <w:rFonts w:ascii="Calibri" w:hAnsi="Calibri"/>
                <w:sz w:val="22"/>
                <w:szCs w:val="22"/>
                <w:u w:val="single"/>
              </w:rPr>
              <w:t>Lane</w:t>
            </w:r>
            <w:proofErr w:type="gram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104C3AB" w14:textId="23E6C867" w:rsidR="00DD4E6A" w:rsidRDefault="009C1312" w:rsidP="00BF7B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It was confirmed that this would be taken forward on completion of the lease. </w:t>
            </w:r>
          </w:p>
          <w:p w14:paraId="1D27F7A5" w14:textId="003AF63A" w:rsidR="00DD4E6A" w:rsidRPr="008D2C3F" w:rsidRDefault="00DD4E6A" w:rsidP="00DD4E6A">
            <w:pPr>
              <w:ind w:left="372" w:hanging="37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4E6A" w:rsidRPr="008D6C69" w14:paraId="30D2C8E8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11E6" w14:textId="57E1A465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EB9D" w14:textId="77777777" w:rsidR="00DD4E6A" w:rsidRDefault="00DD4E6A" w:rsidP="00DE571E">
            <w:pPr>
              <w:ind w:left="-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4.4.4 </w:t>
            </w:r>
            <w:r w:rsidRPr="00DD4E6A">
              <w:rPr>
                <w:rFonts w:ascii="Calibri" w:hAnsi="Calibri"/>
                <w:sz w:val="22"/>
                <w:szCs w:val="22"/>
                <w:u w:val="single"/>
              </w:rPr>
              <w:t>Clerk to write to SPC solicitor to request that the land swop documents were expedited.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D7FEA6E" w14:textId="445C788C" w:rsidR="00DD4E6A" w:rsidRDefault="004F0769" w:rsidP="00DE571E">
            <w:pPr>
              <w:ind w:left="-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Grimes confirmed that </w:t>
            </w:r>
            <w:r w:rsidR="009C1312">
              <w:rPr>
                <w:rFonts w:ascii="Calibri" w:hAnsi="Calibri" w:cs="Calibri"/>
                <w:sz w:val="22"/>
                <w:szCs w:val="22"/>
              </w:rPr>
              <w:t>he had spoken to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C1312">
              <w:rPr>
                <w:rFonts w:ascii="Calibri" w:hAnsi="Calibri" w:cs="Calibri"/>
                <w:sz w:val="22"/>
                <w:szCs w:val="22"/>
              </w:rPr>
              <w:t>SPC’s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solicitors. An issue had arisen as no proof of value for money had been provided by WBC. A valuation had now been provided</w:t>
            </w:r>
            <w:r w:rsidR="009C1312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£55k </w:t>
            </w:r>
            <w:r w:rsidR="009C1312">
              <w:rPr>
                <w:rFonts w:ascii="Calibri" w:hAnsi="Calibri" w:cs="Calibri"/>
                <w:sz w:val="22"/>
                <w:szCs w:val="22"/>
              </w:rPr>
              <w:t xml:space="preserve">for the land at </w:t>
            </w:r>
            <w:proofErr w:type="spellStart"/>
            <w:r w:rsidR="009C1312">
              <w:rPr>
                <w:rFonts w:ascii="Calibri" w:hAnsi="Calibri" w:cs="Calibri"/>
                <w:sz w:val="22"/>
                <w:szCs w:val="22"/>
              </w:rPr>
              <w:t>Ryeish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and £</w:t>
            </w:r>
            <w:r w:rsidR="00916D01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9k for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Deardon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Field. </w:t>
            </w:r>
            <w:r w:rsidR="009C1312">
              <w:rPr>
                <w:rFonts w:ascii="Calibri" w:hAnsi="Calibri" w:cs="Calibri"/>
                <w:sz w:val="22"/>
                <w:szCs w:val="22"/>
              </w:rPr>
              <w:t>The difference in value meant that SPC would not be compliant with due diligence. Options to resolve the issue were under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719BF">
              <w:rPr>
                <w:rFonts w:ascii="Calibri" w:hAnsi="Calibri" w:cs="Calibri"/>
                <w:sz w:val="22"/>
                <w:szCs w:val="22"/>
              </w:rPr>
              <w:t xml:space="preserve">discussion. </w:t>
            </w:r>
          </w:p>
          <w:p w14:paraId="2F858883" w14:textId="4460E9C1" w:rsidR="00DD4E6A" w:rsidRPr="008D2C3F" w:rsidRDefault="00DD4E6A" w:rsidP="00DE571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4E6A" w:rsidRPr="008D6C69" w14:paraId="39BE3A4E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A278C" w14:textId="066CA118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0F154" w14:textId="77777777" w:rsidR="00DD4E6A" w:rsidRDefault="00DD4E6A" w:rsidP="00DD4E6A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9 </w:t>
            </w:r>
            <w:r w:rsidRPr="00DD4E6A">
              <w:rPr>
                <w:rFonts w:ascii="Calibri" w:hAnsi="Calibri"/>
                <w:sz w:val="22"/>
                <w:szCs w:val="22"/>
                <w:u w:val="single"/>
              </w:rPr>
              <w:t>Cllr James to consider options for land purchase in the parish with a view to developing community assets.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2795CCC" w14:textId="77777777" w:rsidR="00DE571E" w:rsidRPr="004719BF" w:rsidRDefault="00DE571E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719BF">
              <w:rPr>
                <w:rFonts w:ascii="Calibri" w:hAnsi="Calibri" w:cs="Calibri"/>
                <w:bCs/>
                <w:sz w:val="22"/>
                <w:szCs w:val="22"/>
              </w:rPr>
              <w:t xml:space="preserve">Cllr. James noted that he had discussed the issue with Cllr. Grimes and that they were awaiting feedback from the future of Shinfield working party to understand what might be required. </w:t>
            </w:r>
          </w:p>
          <w:p w14:paraId="0C2D9E83" w14:textId="77777777" w:rsidR="00DE571E" w:rsidRPr="004719BF" w:rsidRDefault="00DE571E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28C492A" w14:textId="0C47F951" w:rsidR="00DE571E" w:rsidRPr="004719BF" w:rsidRDefault="00DE571E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4719BF">
              <w:rPr>
                <w:rFonts w:ascii="Calibri" w:hAnsi="Calibri" w:cs="Calibri"/>
                <w:bCs/>
                <w:sz w:val="22"/>
                <w:szCs w:val="22"/>
              </w:rPr>
              <w:t>Cllr. Montgomery noted that the working party had discusse</w:t>
            </w:r>
            <w:r w:rsidR="004719BF">
              <w:rPr>
                <w:rFonts w:ascii="Calibri" w:hAnsi="Calibri" w:cs="Calibri"/>
                <w:bCs/>
                <w:sz w:val="22"/>
                <w:szCs w:val="22"/>
              </w:rPr>
              <w:t>d</w:t>
            </w:r>
            <w:r w:rsidRPr="004719BF">
              <w:rPr>
                <w:rFonts w:ascii="Calibri" w:hAnsi="Calibri" w:cs="Calibri"/>
                <w:bCs/>
                <w:sz w:val="22"/>
                <w:szCs w:val="22"/>
              </w:rPr>
              <w:t xml:space="preserve"> ideas but </w:t>
            </w:r>
            <w:r w:rsidR="004719BF">
              <w:rPr>
                <w:rFonts w:ascii="Calibri" w:hAnsi="Calibri" w:cs="Calibri"/>
                <w:bCs/>
                <w:sz w:val="22"/>
                <w:szCs w:val="22"/>
              </w:rPr>
              <w:t>that it was</w:t>
            </w:r>
            <w:r w:rsidRPr="004719BF">
              <w:rPr>
                <w:rFonts w:ascii="Calibri" w:hAnsi="Calibri" w:cs="Calibri"/>
                <w:bCs/>
                <w:sz w:val="22"/>
                <w:szCs w:val="22"/>
              </w:rPr>
              <w:t xml:space="preserve"> not yet </w:t>
            </w:r>
            <w:proofErr w:type="gramStart"/>
            <w:r w:rsidRPr="004719BF">
              <w:rPr>
                <w:rFonts w:ascii="Calibri" w:hAnsi="Calibri" w:cs="Calibri"/>
                <w:bCs/>
                <w:sz w:val="22"/>
                <w:szCs w:val="22"/>
              </w:rPr>
              <w:t>in a position</w:t>
            </w:r>
            <w:proofErr w:type="gramEnd"/>
            <w:r w:rsidRPr="004719BF">
              <w:rPr>
                <w:rFonts w:ascii="Calibri" w:hAnsi="Calibri" w:cs="Calibri"/>
                <w:bCs/>
                <w:sz w:val="22"/>
                <w:szCs w:val="22"/>
              </w:rPr>
              <w:t xml:space="preserve"> to share ideas that would assist decision making on land purchases. </w:t>
            </w:r>
          </w:p>
          <w:p w14:paraId="5B5BF2D6" w14:textId="717FD7D4" w:rsidR="00C80B87" w:rsidRPr="004719BF" w:rsidRDefault="00C80B87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13C1A00" w14:textId="5DC3810D" w:rsidR="00DE571E" w:rsidRPr="00DE571E" w:rsidRDefault="00C80B87" w:rsidP="00DD4E6A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4719BF">
              <w:rPr>
                <w:rFonts w:ascii="Calibri" w:hAnsi="Calibri" w:cs="Calibri"/>
                <w:bCs/>
                <w:sz w:val="22"/>
                <w:szCs w:val="22"/>
              </w:rPr>
              <w:t xml:space="preserve">It was </w:t>
            </w:r>
            <w:r w:rsidRPr="004719BF">
              <w:rPr>
                <w:rFonts w:ascii="Calibri" w:hAnsi="Calibri" w:cs="Calibri"/>
                <w:b/>
                <w:sz w:val="22"/>
                <w:szCs w:val="22"/>
              </w:rPr>
              <w:t>AGREED</w:t>
            </w:r>
            <w:r w:rsidRPr="004719BF">
              <w:rPr>
                <w:rFonts w:ascii="Calibri" w:hAnsi="Calibri" w:cs="Calibri"/>
                <w:bCs/>
                <w:sz w:val="22"/>
                <w:szCs w:val="22"/>
              </w:rPr>
              <w:t xml:space="preserve"> that a discussion would take place at Full Council about the progress of the working party.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 </w:t>
            </w:r>
          </w:p>
        </w:tc>
      </w:tr>
      <w:tr w:rsidR="00DD4E6A" w:rsidRPr="008D6C69" w14:paraId="39D9FBAD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830D" w14:textId="77777777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8966" w14:textId="77777777" w:rsidR="00DD4E6A" w:rsidRPr="00EC67AF" w:rsidRDefault="00DD4E6A" w:rsidP="00DD4E6A">
            <w:pPr>
              <w:rPr>
                <w:rFonts w:ascii="Calibri" w:hAnsi="Calibri" w:cs="Calibri"/>
                <w:bCs/>
                <w:sz w:val="24"/>
                <w:szCs w:val="24"/>
                <w:u w:val="single"/>
              </w:rPr>
            </w:pPr>
          </w:p>
        </w:tc>
      </w:tr>
      <w:tr w:rsidR="00DD4E6A" w:rsidRPr="008D6C69" w14:paraId="07E2E6F2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A70A" w14:textId="77777777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0945" w14:textId="02999743" w:rsidR="00DD4E6A" w:rsidRPr="007E288C" w:rsidRDefault="00DD4E6A" w:rsidP="00DD4E6A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12</w:t>
            </w:r>
            <w:r w:rsidRPr="007E288C">
              <w:rPr>
                <w:rFonts w:ascii="Calibri" w:hAnsi="Calibri"/>
                <w:bCs/>
                <w:sz w:val="22"/>
                <w:szCs w:val="22"/>
              </w:rPr>
              <w:t>.3</w:t>
            </w:r>
            <w:r w:rsidRPr="007E288C">
              <w:rPr>
                <w:rFonts w:ascii="Calibri" w:hAnsi="Calibri"/>
                <w:b/>
                <w:sz w:val="22"/>
                <w:szCs w:val="22"/>
              </w:rPr>
              <w:t xml:space="preserve"> Matters Arising </w:t>
            </w:r>
          </w:p>
          <w:p w14:paraId="34985F5A" w14:textId="21D340C6" w:rsidR="00DD4E6A" w:rsidRPr="00A245C2" w:rsidRDefault="00DD4E6A" w:rsidP="00DD4E6A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There were no further matters arising. </w:t>
            </w:r>
          </w:p>
          <w:p w14:paraId="548EDDE1" w14:textId="77777777" w:rsidR="00DD4E6A" w:rsidRPr="005E0B93" w:rsidRDefault="00DD4E6A" w:rsidP="00DD4E6A">
            <w:pPr>
              <w:rPr>
                <w:rFonts w:ascii="Calibri" w:hAnsi="Calibri"/>
                <w:b/>
              </w:rPr>
            </w:pPr>
          </w:p>
        </w:tc>
      </w:tr>
      <w:tr w:rsidR="00DD4E6A" w:rsidRPr="008D6C69" w14:paraId="708AD1F2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7C1A" w14:textId="6C52A74B" w:rsidR="00DD4E6A" w:rsidRPr="00BE1F44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</w:t>
            </w:r>
            <w:r w:rsidRPr="00BE1F44">
              <w:rPr>
                <w:rFonts w:cs="Calibri"/>
                <w:sz w:val="22"/>
                <w:szCs w:val="22"/>
              </w:rPr>
              <w:t>/FGP/</w:t>
            </w:r>
            <w:r>
              <w:rPr>
                <w:rFonts w:cs="Calibri"/>
                <w:sz w:val="22"/>
                <w:szCs w:val="22"/>
              </w:rPr>
              <w:t>13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9543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b/>
                <w:bCs/>
                <w:sz w:val="22"/>
                <w:szCs w:val="22"/>
              </w:rPr>
            </w:pPr>
            <w:r w:rsidRPr="00BE1F44">
              <w:rPr>
                <w:b/>
                <w:bCs/>
                <w:sz w:val="22"/>
                <w:szCs w:val="22"/>
              </w:rPr>
              <w:t xml:space="preserve">Financial </w:t>
            </w:r>
            <w:r>
              <w:rPr>
                <w:b/>
                <w:bCs/>
                <w:sz w:val="22"/>
                <w:szCs w:val="22"/>
              </w:rPr>
              <w:t xml:space="preserve">Reports </w:t>
            </w:r>
          </w:p>
          <w:p w14:paraId="0E1FAF0A" w14:textId="762F5E7B" w:rsidR="00C80B87" w:rsidRPr="00BE1F44" w:rsidRDefault="00C80B87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DD4E6A" w:rsidRPr="008D6C69" w14:paraId="198AD018" w14:textId="77777777" w:rsidTr="00C80B87">
        <w:trPr>
          <w:trHeight w:val="132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3BDB" w14:textId="77777777" w:rsidR="00DD4E6A" w:rsidRPr="00BE1F44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AD55" w14:textId="0592F97E" w:rsidR="00C80B87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13.1 </w:t>
            </w:r>
            <w:r w:rsidRPr="00F04CFF">
              <w:rPr>
                <w:rFonts w:cs="Calibri"/>
                <w:b/>
                <w:bCs/>
                <w:sz w:val="22"/>
                <w:szCs w:val="22"/>
              </w:rPr>
              <w:t xml:space="preserve">Bank reconciliations as at end of </w:t>
            </w:r>
            <w:r>
              <w:rPr>
                <w:rFonts w:cs="Calibri"/>
                <w:b/>
                <w:bCs/>
                <w:sz w:val="22"/>
                <w:szCs w:val="22"/>
              </w:rPr>
              <w:t xml:space="preserve">28 February </w:t>
            </w:r>
            <w:r w:rsidRPr="00F04CFF">
              <w:rPr>
                <w:rFonts w:cs="Calibri"/>
                <w:b/>
                <w:bCs/>
                <w:sz w:val="22"/>
                <w:szCs w:val="22"/>
              </w:rPr>
              <w:t>202</w:t>
            </w:r>
            <w:r>
              <w:rPr>
                <w:rFonts w:cs="Calibri"/>
                <w:b/>
                <w:bCs/>
                <w:sz w:val="22"/>
                <w:szCs w:val="22"/>
              </w:rPr>
              <w:t>1</w:t>
            </w:r>
            <w:r w:rsidRPr="00F04CFF">
              <w:rPr>
                <w:rFonts w:cs="Calibri"/>
                <w:sz w:val="22"/>
                <w:szCs w:val="22"/>
              </w:rPr>
              <w:t xml:space="preserve"> </w:t>
            </w:r>
          </w:p>
          <w:p w14:paraId="74F8A013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 w:rsidRPr="00F04CFF">
              <w:rPr>
                <w:rFonts w:cs="Calibri"/>
                <w:sz w:val="22"/>
                <w:szCs w:val="22"/>
              </w:rPr>
              <w:t xml:space="preserve">Cllr. James confirmed that he had reviewed the bank reconciliations earlier that day and that all was in order. The report was </w:t>
            </w:r>
            <w:r w:rsidRPr="00040AC8">
              <w:rPr>
                <w:rFonts w:cs="Calibri"/>
                <w:b/>
                <w:bCs/>
                <w:sz w:val="22"/>
                <w:szCs w:val="22"/>
              </w:rPr>
              <w:t>NOTED.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4621CB8E" w14:textId="4000ACF9" w:rsidR="00DD4E6A" w:rsidRPr="000E2342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DD4E6A" w:rsidRPr="008D6C69" w14:paraId="1C13799A" w14:textId="77777777" w:rsidTr="00DD4E6A">
        <w:trPr>
          <w:trHeight w:val="48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E376" w14:textId="77777777" w:rsidR="00DD4E6A" w:rsidRPr="00BE1F44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CCE6" w14:textId="0FC5B8FA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13</w:t>
            </w:r>
            <w:r w:rsidRPr="00960FBB">
              <w:rPr>
                <w:rFonts w:cs="Calibri"/>
                <w:sz w:val="22"/>
                <w:szCs w:val="22"/>
              </w:rPr>
              <w:t>.2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34102F">
              <w:rPr>
                <w:rFonts w:cs="Calibri"/>
                <w:b/>
                <w:bCs/>
                <w:sz w:val="22"/>
                <w:szCs w:val="22"/>
              </w:rPr>
              <w:t>Fund Transfer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15EC0F4B" w14:textId="06505F01" w:rsidR="00DD4E6A" w:rsidRPr="00CE5D04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The t</w:t>
            </w:r>
            <w:r w:rsidRPr="00960FBB">
              <w:rPr>
                <w:rFonts w:cs="Calibri"/>
                <w:sz w:val="22"/>
                <w:szCs w:val="22"/>
              </w:rPr>
              <w:t>ransfer of £400</w:t>
            </w:r>
            <w:r w:rsidR="00C80B87">
              <w:rPr>
                <w:rFonts w:cs="Calibri"/>
                <w:sz w:val="22"/>
                <w:szCs w:val="22"/>
              </w:rPr>
              <w:t xml:space="preserve">k </w:t>
            </w:r>
            <w:r w:rsidRPr="00960FBB">
              <w:rPr>
                <w:rFonts w:cs="Calibri"/>
                <w:sz w:val="22"/>
                <w:szCs w:val="22"/>
              </w:rPr>
              <w:t xml:space="preserve">from Bonds to </w:t>
            </w:r>
            <w:r>
              <w:rPr>
                <w:rFonts w:cs="Calibri"/>
                <w:sz w:val="22"/>
                <w:szCs w:val="22"/>
              </w:rPr>
              <w:t>SPC’s</w:t>
            </w:r>
            <w:r w:rsidRPr="00960FBB">
              <w:rPr>
                <w:rFonts w:cs="Calibri"/>
                <w:sz w:val="22"/>
                <w:szCs w:val="22"/>
              </w:rPr>
              <w:t xml:space="preserve"> easy access account to ensure liquidity for</w:t>
            </w:r>
            <w:r>
              <w:rPr>
                <w:rFonts w:cs="Calibri"/>
                <w:sz w:val="22"/>
                <w:szCs w:val="22"/>
              </w:rPr>
              <w:t xml:space="preserve"> the</w:t>
            </w:r>
            <w:r w:rsidRPr="00960FBB">
              <w:rPr>
                <w:rFonts w:cs="Calibri"/>
                <w:sz w:val="22"/>
                <w:szCs w:val="22"/>
              </w:rPr>
              <w:t xml:space="preserve"> Community Centre Build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C80B87">
              <w:rPr>
                <w:rFonts w:cs="Calibri"/>
                <w:sz w:val="22"/>
                <w:szCs w:val="22"/>
              </w:rPr>
              <w:t>to SPC’s current account was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690AE1">
              <w:rPr>
                <w:rFonts w:cs="Calibri"/>
                <w:b/>
                <w:bCs/>
                <w:sz w:val="22"/>
                <w:szCs w:val="22"/>
              </w:rPr>
              <w:t>NOTED.</w:t>
            </w:r>
            <w:r w:rsidR="00C80B87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r w:rsidR="00C80B87">
              <w:rPr>
                <w:rFonts w:cs="Calibri"/>
                <w:sz w:val="22"/>
                <w:szCs w:val="22"/>
              </w:rPr>
              <w:t xml:space="preserve">It was confirmed that </w:t>
            </w:r>
            <w:r w:rsidR="00C80B87">
              <w:rPr>
                <w:rFonts w:cs="Calibri"/>
                <w:sz w:val="22"/>
                <w:szCs w:val="22"/>
              </w:rPr>
              <w:lastRenderedPageBreak/>
              <w:t xml:space="preserve">WBC </w:t>
            </w:r>
            <w:r w:rsidR="00916D01">
              <w:rPr>
                <w:rFonts w:cs="Calibri"/>
                <w:sz w:val="22"/>
                <w:szCs w:val="22"/>
              </w:rPr>
              <w:t>had agreed to advance the payments of £300k prior to receipt of the confirmed monthly amount</w:t>
            </w:r>
            <w:proofErr w:type="gramStart"/>
            <w:r w:rsidR="00916D01">
              <w:rPr>
                <w:rFonts w:cs="Calibri"/>
                <w:sz w:val="22"/>
                <w:szCs w:val="22"/>
              </w:rPr>
              <w:t xml:space="preserve">. </w:t>
            </w:r>
            <w:r w:rsidR="004719BF">
              <w:rPr>
                <w:rFonts w:cs="Calibri"/>
                <w:sz w:val="22"/>
                <w:szCs w:val="22"/>
              </w:rPr>
              <w:t>.</w:t>
            </w:r>
            <w:proofErr w:type="gramEnd"/>
            <w:r w:rsidR="004719BF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DD4E6A" w:rsidRPr="008D6C69" w14:paraId="5874148B" w14:textId="77777777" w:rsidTr="00DD4E6A">
        <w:trPr>
          <w:trHeight w:val="48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A382" w14:textId="77777777" w:rsidR="00DD4E6A" w:rsidRPr="00BE1F44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8F23" w14:textId="0E1D8496" w:rsidR="00DD4E6A" w:rsidRPr="00040AC8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DD4E6A" w:rsidRPr="008D6C69" w14:paraId="4DE16B21" w14:textId="77777777" w:rsidTr="00DD4E6A">
        <w:trPr>
          <w:trHeight w:val="48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3B6B" w14:textId="4912C47F" w:rsidR="00DD4E6A" w:rsidRPr="00BE1F44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21/FGP/14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5194" w14:textId="7D10217B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  <w:r w:rsidRPr="0034102F">
              <w:rPr>
                <w:rFonts w:cs="Calibri"/>
                <w:b/>
                <w:bCs/>
                <w:sz w:val="22"/>
                <w:szCs w:val="22"/>
              </w:rPr>
              <w:t xml:space="preserve">Major Project Update </w:t>
            </w:r>
          </w:p>
          <w:p w14:paraId="4CC57334" w14:textId="37BA4DB1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DD4E6A" w:rsidRPr="008D6C69" w14:paraId="0BC0BEB0" w14:textId="77777777" w:rsidTr="00DD4E6A">
        <w:trPr>
          <w:trHeight w:val="48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DC1E" w14:textId="77777777" w:rsidR="00DD4E6A" w:rsidRPr="00BE1F44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3633" w14:textId="2576FB42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14.1</w:t>
            </w:r>
            <w:r w:rsidRPr="00BE1F44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b/>
                <w:bCs/>
                <w:sz w:val="22"/>
                <w:szCs w:val="22"/>
              </w:rPr>
              <w:t>S</w:t>
            </w:r>
            <w:r w:rsidRPr="00BE1F44">
              <w:rPr>
                <w:rFonts w:cs="Calibri"/>
                <w:b/>
                <w:bCs/>
                <w:sz w:val="22"/>
                <w:szCs w:val="22"/>
              </w:rPr>
              <w:t xml:space="preserve">hinfield Community Centre </w:t>
            </w:r>
          </w:p>
          <w:p w14:paraId="28FD316C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  <w:p w14:paraId="145DCF7C" w14:textId="634491BF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14.1.1 Cllr. Grimes gave an update on the new community centre highlighting the following points: </w:t>
            </w:r>
          </w:p>
          <w:p w14:paraId="6DED73F4" w14:textId="3C9E706C" w:rsidR="00DD4E6A" w:rsidRDefault="00DD4E6A" w:rsidP="00DD4E6A">
            <w:pPr>
              <w:pStyle w:val="Notice"/>
              <w:numPr>
                <w:ilvl w:val="0"/>
                <w:numId w:val="33"/>
              </w:numPr>
              <w:tabs>
                <w:tab w:val="clear" w:pos="5103"/>
                <w:tab w:val="left" w:pos="656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The</w:t>
            </w:r>
            <w:r w:rsidR="00C80B87">
              <w:rPr>
                <w:rFonts w:cs="Calibri"/>
                <w:sz w:val="22"/>
                <w:szCs w:val="22"/>
              </w:rPr>
              <w:t>re was currently a risk of a 15</w:t>
            </w:r>
            <w:r w:rsidR="00F93528">
              <w:rPr>
                <w:rFonts w:cs="Calibri"/>
                <w:sz w:val="22"/>
                <w:szCs w:val="22"/>
              </w:rPr>
              <w:t>-</w:t>
            </w:r>
            <w:r w:rsidR="00C80B87">
              <w:rPr>
                <w:rFonts w:cs="Calibri"/>
                <w:sz w:val="22"/>
                <w:szCs w:val="22"/>
              </w:rPr>
              <w:t xml:space="preserve">day delay on the build. </w:t>
            </w:r>
          </w:p>
          <w:p w14:paraId="1E3D82E5" w14:textId="47B88D20" w:rsidR="00DD4E6A" w:rsidRDefault="00DD4E6A" w:rsidP="00DD4E6A">
            <w:pPr>
              <w:pStyle w:val="Notice"/>
              <w:numPr>
                <w:ilvl w:val="0"/>
                <w:numId w:val="33"/>
              </w:numPr>
              <w:tabs>
                <w:tab w:val="clear" w:pos="5103"/>
                <w:tab w:val="left" w:pos="656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The fiscal year spend remained on target.</w:t>
            </w:r>
          </w:p>
          <w:p w14:paraId="3EE2E681" w14:textId="54595FD6" w:rsidR="00C80B87" w:rsidRDefault="00C80B87" w:rsidP="00DD4E6A">
            <w:pPr>
              <w:pStyle w:val="Notice"/>
              <w:numPr>
                <w:ilvl w:val="0"/>
                <w:numId w:val="33"/>
              </w:numPr>
              <w:tabs>
                <w:tab w:val="clear" w:pos="5103"/>
                <w:tab w:val="left" w:pos="656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A topping off ceremony would be taking place on 19 March</w:t>
            </w:r>
            <w:r w:rsidR="00BF7BB0">
              <w:rPr>
                <w:rFonts w:cs="Calibri"/>
                <w:sz w:val="22"/>
                <w:szCs w:val="22"/>
              </w:rPr>
              <w:t xml:space="preserve"> </w:t>
            </w:r>
            <w:r w:rsidR="00916D01">
              <w:rPr>
                <w:rFonts w:cs="Calibri"/>
                <w:sz w:val="22"/>
                <w:szCs w:val="22"/>
              </w:rPr>
              <w:t xml:space="preserve">during </w:t>
            </w:r>
            <w:proofErr w:type="gramStart"/>
            <w:r w:rsidR="00916D01">
              <w:rPr>
                <w:rFonts w:cs="Calibri"/>
                <w:sz w:val="22"/>
                <w:szCs w:val="22"/>
              </w:rPr>
              <w:t xml:space="preserve">the </w:t>
            </w:r>
            <w:r w:rsidR="00BF7BB0">
              <w:rPr>
                <w:rFonts w:cs="Calibri"/>
                <w:sz w:val="22"/>
                <w:szCs w:val="22"/>
              </w:rPr>
              <w:t xml:space="preserve"> Council</w:t>
            </w:r>
            <w:proofErr w:type="gramEnd"/>
            <w:r w:rsidR="00916D01">
              <w:rPr>
                <w:rFonts w:cs="Calibri"/>
                <w:sz w:val="22"/>
                <w:szCs w:val="22"/>
              </w:rPr>
              <w:t xml:space="preserve"> tour of the site at 4pm</w:t>
            </w:r>
            <w:r w:rsidR="00BF7BB0">
              <w:rPr>
                <w:rFonts w:cs="Calibri"/>
                <w:sz w:val="22"/>
                <w:szCs w:val="22"/>
              </w:rPr>
              <w:t xml:space="preserve">. </w:t>
            </w:r>
          </w:p>
          <w:p w14:paraId="1144EA55" w14:textId="03BE709C" w:rsidR="004719BF" w:rsidRDefault="004719BF" w:rsidP="004719BF">
            <w:pPr>
              <w:pStyle w:val="Notice"/>
              <w:numPr>
                <w:ilvl w:val="0"/>
                <w:numId w:val="33"/>
              </w:numPr>
              <w:tabs>
                <w:tab w:val="clear" w:pos="5103"/>
                <w:tab w:val="left" w:pos="656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A site visit </w:t>
            </w:r>
            <w:proofErr w:type="gramStart"/>
            <w:r>
              <w:rPr>
                <w:rFonts w:cs="Calibri"/>
                <w:sz w:val="22"/>
                <w:szCs w:val="22"/>
              </w:rPr>
              <w:t>for  staff</w:t>
            </w:r>
            <w:proofErr w:type="gramEnd"/>
            <w:r>
              <w:rPr>
                <w:rFonts w:cs="Calibri"/>
                <w:sz w:val="22"/>
                <w:szCs w:val="22"/>
              </w:rPr>
              <w:t xml:space="preserve"> was scheduled to take place on 26 March at 4pm. </w:t>
            </w:r>
          </w:p>
          <w:p w14:paraId="419EEA2B" w14:textId="77777777" w:rsidR="004719BF" w:rsidRDefault="004719BF" w:rsidP="00C80B87">
            <w:pPr>
              <w:pStyle w:val="Notice"/>
              <w:tabs>
                <w:tab w:val="clear" w:pos="5103"/>
                <w:tab w:val="left" w:pos="656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  <w:p w14:paraId="7CC3D5EF" w14:textId="22071563" w:rsidR="00C80B87" w:rsidRDefault="004719BF" w:rsidP="00C80B87">
            <w:pPr>
              <w:pStyle w:val="Notice"/>
              <w:tabs>
                <w:tab w:val="clear" w:pos="5103"/>
                <w:tab w:val="left" w:pos="656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14.1.2 </w:t>
            </w:r>
            <w:r w:rsidR="00BF7BB0">
              <w:rPr>
                <w:rFonts w:cs="Calibri"/>
                <w:sz w:val="22"/>
                <w:szCs w:val="22"/>
              </w:rPr>
              <w:t>It was confirmed that visits to the site would be taking place in line with pandemic restrictions.</w:t>
            </w:r>
          </w:p>
          <w:p w14:paraId="399CEE02" w14:textId="77777777" w:rsidR="00BF7BB0" w:rsidRDefault="00BF7BB0" w:rsidP="00C80B87">
            <w:pPr>
              <w:pStyle w:val="Notice"/>
              <w:tabs>
                <w:tab w:val="clear" w:pos="5103"/>
                <w:tab w:val="left" w:pos="656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  <w:p w14:paraId="4870001A" w14:textId="38BAE8AF" w:rsidR="00DD4E6A" w:rsidRPr="00E6435E" w:rsidRDefault="004719BF" w:rsidP="00DD4E6A">
            <w:pPr>
              <w:pStyle w:val="Notice"/>
              <w:tabs>
                <w:tab w:val="clear" w:pos="5103"/>
                <w:tab w:val="left" w:pos="656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14.1.3 </w:t>
            </w:r>
            <w:r w:rsidR="00C80B87">
              <w:rPr>
                <w:rFonts w:cs="Calibri"/>
                <w:sz w:val="22"/>
                <w:szCs w:val="22"/>
              </w:rPr>
              <w:t>The</w:t>
            </w:r>
            <w:r>
              <w:rPr>
                <w:rFonts w:cs="Calibri"/>
                <w:sz w:val="22"/>
                <w:szCs w:val="22"/>
              </w:rPr>
              <w:t xml:space="preserve"> progress</w:t>
            </w:r>
            <w:r w:rsidR="00C80B87">
              <w:rPr>
                <w:rFonts w:cs="Calibri"/>
                <w:sz w:val="22"/>
                <w:szCs w:val="22"/>
              </w:rPr>
              <w:t xml:space="preserve"> report circulated </w:t>
            </w:r>
            <w:r>
              <w:rPr>
                <w:rFonts w:cs="Calibri"/>
                <w:sz w:val="22"/>
                <w:szCs w:val="22"/>
              </w:rPr>
              <w:t xml:space="preserve">to members </w:t>
            </w:r>
            <w:r w:rsidR="00C80B87">
              <w:rPr>
                <w:rFonts w:cs="Calibri"/>
                <w:sz w:val="22"/>
                <w:szCs w:val="22"/>
              </w:rPr>
              <w:t xml:space="preserve">earlier in the day was </w:t>
            </w:r>
            <w:r w:rsidR="00C80B87" w:rsidRPr="00C80B87">
              <w:rPr>
                <w:rFonts w:cs="Calibri"/>
                <w:b/>
                <w:bCs/>
                <w:sz w:val="22"/>
                <w:szCs w:val="22"/>
              </w:rPr>
              <w:t>NOTED</w:t>
            </w:r>
            <w:r w:rsidR="00C80B87">
              <w:rPr>
                <w:rFonts w:cs="Calibri"/>
                <w:sz w:val="22"/>
                <w:szCs w:val="22"/>
              </w:rPr>
              <w:t xml:space="preserve">. </w:t>
            </w:r>
          </w:p>
        </w:tc>
      </w:tr>
      <w:tr w:rsidR="00DD4E6A" w:rsidRPr="008D6C69" w14:paraId="212A7E7B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02639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5311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DD4E6A" w:rsidRPr="008D6C69" w14:paraId="393D8A4C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2FD36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  <w:p w14:paraId="02F8FA3B" w14:textId="77777777" w:rsidR="00DD4E6A" w:rsidRPr="00BE1F44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556B" w14:textId="0F05DD74" w:rsidR="00DD4E6A" w:rsidRDefault="00256942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14.</w:t>
            </w:r>
            <w:r w:rsidR="00DD4E6A">
              <w:rPr>
                <w:rFonts w:cs="Calibri"/>
                <w:sz w:val="22"/>
                <w:szCs w:val="22"/>
              </w:rPr>
              <w:t xml:space="preserve">2 </w:t>
            </w:r>
            <w:r w:rsidR="00DD4E6A" w:rsidRPr="000D76DB">
              <w:rPr>
                <w:rFonts w:cs="Calibri"/>
                <w:b/>
                <w:bCs/>
                <w:sz w:val="22"/>
                <w:szCs w:val="22"/>
              </w:rPr>
              <w:t xml:space="preserve">Spencers Wood </w:t>
            </w:r>
            <w:r w:rsidR="00DD4E6A">
              <w:rPr>
                <w:rFonts w:cs="Calibri"/>
                <w:b/>
                <w:bCs/>
                <w:sz w:val="22"/>
                <w:szCs w:val="22"/>
              </w:rPr>
              <w:t xml:space="preserve">Recreation Ground </w:t>
            </w:r>
            <w:r w:rsidR="00DD4E6A">
              <w:rPr>
                <w:rFonts w:cs="Calibri"/>
                <w:sz w:val="22"/>
                <w:szCs w:val="22"/>
              </w:rPr>
              <w:t xml:space="preserve"> </w:t>
            </w:r>
          </w:p>
          <w:p w14:paraId="6F0D6E46" w14:textId="714C6A0A" w:rsidR="00C80B87" w:rsidRDefault="00C80B87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  <w:p w14:paraId="1B8CF028" w14:textId="6F42606B" w:rsidR="00C80B87" w:rsidRDefault="004719BF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14.2.1 </w:t>
            </w:r>
            <w:r w:rsidR="00C80B87">
              <w:rPr>
                <w:rFonts w:cs="Calibri"/>
                <w:sz w:val="22"/>
                <w:szCs w:val="22"/>
              </w:rPr>
              <w:t xml:space="preserve">Cllr. James confirmed that meetings had taken place with the pre-school regarding their rent and bill contributions. The rent had been increased as all cleaning and utilities were now being paid for by SPC. </w:t>
            </w:r>
          </w:p>
          <w:p w14:paraId="365A2CE4" w14:textId="3C790038" w:rsidR="00CE5D04" w:rsidRDefault="00CE5D04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  <w:p w14:paraId="090A3293" w14:textId="1065E2CC" w:rsidR="00CE5D04" w:rsidRDefault="004719BF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14.2.2 </w:t>
            </w:r>
            <w:r w:rsidR="00CE5D04">
              <w:rPr>
                <w:rFonts w:cs="Calibri"/>
                <w:sz w:val="22"/>
                <w:szCs w:val="22"/>
              </w:rPr>
              <w:t xml:space="preserve">Cllr. Grimes confirmed that work was taking place to ensure compliance with the Local Government </w:t>
            </w:r>
            <w:r>
              <w:rPr>
                <w:rFonts w:cs="Calibri"/>
                <w:sz w:val="22"/>
                <w:szCs w:val="22"/>
              </w:rPr>
              <w:t>A</w:t>
            </w:r>
            <w:r w:rsidR="00CE5D04">
              <w:rPr>
                <w:rFonts w:cs="Calibri"/>
                <w:sz w:val="22"/>
                <w:szCs w:val="22"/>
              </w:rPr>
              <w:t xml:space="preserve">ct </w:t>
            </w:r>
            <w:r w:rsidR="00916D01">
              <w:rPr>
                <w:rFonts w:cs="Calibri"/>
                <w:sz w:val="22"/>
                <w:szCs w:val="22"/>
              </w:rPr>
              <w:t xml:space="preserve">1972 </w:t>
            </w:r>
            <w:r w:rsidR="00CE5D04">
              <w:rPr>
                <w:rFonts w:cs="Calibri"/>
                <w:sz w:val="22"/>
                <w:szCs w:val="22"/>
              </w:rPr>
              <w:t xml:space="preserve">in respect of the lease. </w:t>
            </w:r>
          </w:p>
          <w:p w14:paraId="4F6DB540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  <w:p w14:paraId="41677698" w14:textId="2EFA9B80" w:rsidR="00DD4E6A" w:rsidRPr="00A20A7F" w:rsidRDefault="004719BF" w:rsidP="00BF7BB0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14.2.3 </w:t>
            </w:r>
            <w:r w:rsidR="00DD4E6A">
              <w:rPr>
                <w:rFonts w:cs="Calibri"/>
                <w:sz w:val="22"/>
                <w:szCs w:val="22"/>
              </w:rPr>
              <w:t xml:space="preserve">Cllr. Clarke </w:t>
            </w:r>
            <w:r w:rsidR="00BF7BB0">
              <w:rPr>
                <w:rFonts w:cs="Calibri"/>
                <w:sz w:val="22"/>
                <w:szCs w:val="22"/>
              </w:rPr>
              <w:t xml:space="preserve">confirmed that </w:t>
            </w:r>
            <w:r w:rsidR="00CE5D04">
              <w:rPr>
                <w:rFonts w:cs="Calibri"/>
                <w:sz w:val="22"/>
                <w:szCs w:val="22"/>
              </w:rPr>
              <w:t>3 quotes for the MUGA, Skate Park and Gym were being obtained</w:t>
            </w:r>
            <w:r w:rsidR="00BF7BB0">
              <w:rPr>
                <w:rFonts w:cs="Calibri"/>
                <w:sz w:val="22"/>
                <w:szCs w:val="22"/>
              </w:rPr>
              <w:t xml:space="preserve"> and would be presented to Council</w:t>
            </w:r>
            <w:r>
              <w:rPr>
                <w:rFonts w:cs="Calibri"/>
                <w:sz w:val="22"/>
                <w:szCs w:val="22"/>
              </w:rPr>
              <w:t xml:space="preserve"> at an appropriate time. </w:t>
            </w:r>
          </w:p>
        </w:tc>
      </w:tr>
      <w:tr w:rsidR="00DD4E6A" w:rsidRPr="008D6C69" w14:paraId="5BB86D4F" w14:textId="77777777" w:rsidTr="00DD4E6A">
        <w:trPr>
          <w:trHeight w:val="21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60BA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6E40" w14:textId="190E38E6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DD4E6A" w:rsidRPr="008D6C69" w14:paraId="547E735E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6308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02E1" w14:textId="55FF5664" w:rsidR="00DD4E6A" w:rsidRDefault="00256942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 w:rsidR="00DD4E6A" w:rsidRPr="0034102F">
              <w:rPr>
                <w:sz w:val="22"/>
                <w:szCs w:val="22"/>
              </w:rPr>
              <w:t>4</w:t>
            </w:r>
            <w:r w:rsidR="00DD4E6A">
              <w:rPr>
                <w:b/>
                <w:bCs/>
                <w:sz w:val="22"/>
                <w:szCs w:val="22"/>
              </w:rPr>
              <w:t xml:space="preserve"> Deardon Allotments and Field Swop </w:t>
            </w:r>
          </w:p>
          <w:p w14:paraId="2DDA6702" w14:textId="77777777" w:rsidR="004719BF" w:rsidRDefault="004719BF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</w:p>
          <w:p w14:paraId="63DDEC59" w14:textId="3B62B787" w:rsidR="00DD4E6A" w:rsidRDefault="00BF7BB0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See</w:t>
            </w:r>
            <w:r w:rsidR="00A41ECC">
              <w:rPr>
                <w:sz w:val="22"/>
                <w:szCs w:val="22"/>
              </w:rPr>
              <w:t xml:space="preserve"> item 12.2 action</w:t>
            </w:r>
            <w:r w:rsidR="004719BF">
              <w:rPr>
                <w:sz w:val="22"/>
                <w:szCs w:val="22"/>
              </w:rPr>
              <w:t xml:space="preserve"> 4.4.4</w:t>
            </w:r>
          </w:p>
          <w:p w14:paraId="360E0FBC" w14:textId="1E029369" w:rsidR="004719BF" w:rsidRPr="00BF7BB0" w:rsidRDefault="004719BF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</w:p>
        </w:tc>
      </w:tr>
      <w:tr w:rsidR="00DD4E6A" w:rsidRPr="008D6C69" w14:paraId="05173D15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0C60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6BEE" w14:textId="1D8AC5C8" w:rsidR="00DD4E6A" w:rsidRDefault="00256942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DD4E6A" w:rsidRPr="0034102F">
              <w:rPr>
                <w:sz w:val="22"/>
                <w:szCs w:val="22"/>
              </w:rPr>
              <w:t>.5</w:t>
            </w:r>
            <w:r w:rsidR="00DD4E6A">
              <w:rPr>
                <w:sz w:val="22"/>
                <w:szCs w:val="22"/>
              </w:rPr>
              <w:t xml:space="preserve"> </w:t>
            </w:r>
            <w:r w:rsidR="00DD4E6A" w:rsidRPr="0034102F">
              <w:rPr>
                <w:b/>
                <w:bCs/>
                <w:sz w:val="22"/>
                <w:szCs w:val="22"/>
              </w:rPr>
              <w:t>Procurement Framework</w:t>
            </w:r>
            <w:r w:rsidR="00DD4E6A">
              <w:rPr>
                <w:sz w:val="22"/>
                <w:szCs w:val="22"/>
              </w:rPr>
              <w:t xml:space="preserve"> </w:t>
            </w:r>
          </w:p>
          <w:p w14:paraId="1DE4F715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</w:p>
          <w:p w14:paraId="70CA5AFA" w14:textId="0DF8A163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Cllr. James confirmed that </w:t>
            </w:r>
            <w:r w:rsidR="00BF7BB0">
              <w:rPr>
                <w:sz w:val="22"/>
                <w:szCs w:val="22"/>
              </w:rPr>
              <w:t xml:space="preserve">this would be presented to the May </w:t>
            </w:r>
            <w:r w:rsidR="00A41ECC">
              <w:rPr>
                <w:sz w:val="22"/>
                <w:szCs w:val="22"/>
              </w:rPr>
              <w:t xml:space="preserve">F&amp;GP </w:t>
            </w:r>
            <w:r w:rsidR="00BF7BB0">
              <w:rPr>
                <w:sz w:val="22"/>
                <w:szCs w:val="22"/>
              </w:rPr>
              <w:t xml:space="preserve">committee for approval. </w:t>
            </w:r>
          </w:p>
          <w:p w14:paraId="161D822A" w14:textId="2F267103" w:rsidR="00DD4E6A" w:rsidRPr="0034102F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</w:p>
        </w:tc>
      </w:tr>
      <w:tr w:rsidR="00DD4E6A" w:rsidRPr="008D6C69" w14:paraId="0B0D2A0B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B57C" w14:textId="7A0C9649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20</w:t>
            </w:r>
            <w:r w:rsidRPr="00233471">
              <w:rPr>
                <w:rFonts w:cs="Calibri"/>
                <w:sz w:val="22"/>
                <w:szCs w:val="22"/>
              </w:rPr>
              <w:t>/FGP/</w:t>
            </w:r>
            <w:r w:rsidR="00256942">
              <w:rPr>
                <w:rFonts w:cs="Calibri"/>
                <w:sz w:val="22"/>
                <w:szCs w:val="22"/>
              </w:rPr>
              <w:t>15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0E78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b/>
                <w:bCs/>
                <w:sz w:val="22"/>
                <w:szCs w:val="22"/>
              </w:rPr>
            </w:pPr>
            <w:r w:rsidRPr="006A7B0D">
              <w:rPr>
                <w:b/>
                <w:bCs/>
                <w:sz w:val="22"/>
                <w:szCs w:val="22"/>
              </w:rPr>
              <w:t>Financial Reports</w:t>
            </w:r>
          </w:p>
          <w:p w14:paraId="58E4CC3E" w14:textId="5C7C5C4F" w:rsidR="00256942" w:rsidRDefault="00256942" w:rsidP="00256942">
            <w:pPr>
              <w:pStyle w:val="Notice"/>
              <w:tabs>
                <w:tab w:val="clear" w:pos="5103"/>
              </w:tabs>
              <w:spacing w:after="0"/>
              <w:rPr>
                <w:b/>
                <w:bCs/>
                <w:sz w:val="22"/>
                <w:szCs w:val="22"/>
              </w:rPr>
            </w:pPr>
          </w:p>
          <w:p w14:paraId="4FF16A55" w14:textId="22332D85" w:rsidR="00DD4E6A" w:rsidRPr="00256942" w:rsidRDefault="00256942" w:rsidP="00256942">
            <w:pPr>
              <w:pStyle w:val="Notice"/>
              <w:tabs>
                <w:tab w:val="clear" w:pos="5103"/>
              </w:tabs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15.1 </w:t>
            </w:r>
            <w:r w:rsidR="00DD4E6A" w:rsidRPr="00F85F5D">
              <w:rPr>
                <w:b/>
                <w:bCs/>
                <w:sz w:val="22"/>
                <w:szCs w:val="22"/>
              </w:rPr>
              <w:t xml:space="preserve">Actual vs Budget vs Forecast as of </w:t>
            </w:r>
            <w:r>
              <w:rPr>
                <w:b/>
                <w:bCs/>
                <w:sz w:val="22"/>
                <w:szCs w:val="22"/>
              </w:rPr>
              <w:t>28 February</w:t>
            </w:r>
            <w:r w:rsidR="00DD4E6A">
              <w:rPr>
                <w:b/>
                <w:bCs/>
                <w:sz w:val="22"/>
                <w:szCs w:val="22"/>
              </w:rPr>
              <w:t xml:space="preserve"> 2021 </w:t>
            </w:r>
            <w:r w:rsidR="00DD4E6A">
              <w:rPr>
                <w:sz w:val="22"/>
                <w:szCs w:val="22"/>
              </w:rPr>
              <w:t xml:space="preserve"> </w:t>
            </w:r>
          </w:p>
          <w:p w14:paraId="7B8910B3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</w:p>
          <w:p w14:paraId="7D928B1D" w14:textId="62F324FB" w:rsidR="00DD4E6A" w:rsidRPr="006A044D" w:rsidRDefault="00DD4E6A" w:rsidP="00DD4E6A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Cllr. James gave an overview of the report circulated prior to meeting. He noted that t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here was </w:t>
            </w:r>
            <w:r w:rsidR="00A41ECC">
              <w:rPr>
                <w:rFonts w:ascii="Calibri" w:hAnsi="Calibri" w:cs="Calibri"/>
                <w:bCs/>
                <w:sz w:val="22"/>
                <w:szCs w:val="22"/>
              </w:rPr>
              <w:t xml:space="preserve">now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a projected underspend of approximately £</w:t>
            </w:r>
            <w:r w:rsidR="00BF7BB0">
              <w:rPr>
                <w:rFonts w:ascii="Calibri" w:hAnsi="Calibri" w:cs="Calibri"/>
                <w:bCs/>
                <w:sz w:val="22"/>
                <w:szCs w:val="22"/>
              </w:rPr>
              <w:t>79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k for the current year</w:t>
            </w:r>
            <w:r w:rsidR="00BF7BB0">
              <w:rPr>
                <w:rFonts w:ascii="Calibri" w:hAnsi="Calibri" w:cs="Calibri"/>
                <w:bCs/>
                <w:sz w:val="22"/>
                <w:szCs w:val="22"/>
              </w:rPr>
              <w:t xml:space="preserve"> as </w:t>
            </w:r>
            <w:r w:rsidR="00A41ECC">
              <w:rPr>
                <w:rFonts w:ascii="Calibri" w:hAnsi="Calibri" w:cs="Calibri"/>
                <w:bCs/>
                <w:sz w:val="22"/>
                <w:szCs w:val="22"/>
              </w:rPr>
              <w:t xml:space="preserve">work on the </w:t>
            </w:r>
            <w:r w:rsidR="00BF7BB0">
              <w:rPr>
                <w:rFonts w:ascii="Calibri" w:hAnsi="Calibri" w:cs="Calibri"/>
                <w:bCs/>
                <w:sz w:val="22"/>
                <w:szCs w:val="22"/>
              </w:rPr>
              <w:t xml:space="preserve">water </w:t>
            </w:r>
            <w:r w:rsidR="00A41ECC">
              <w:rPr>
                <w:rFonts w:ascii="Calibri" w:hAnsi="Calibri" w:cs="Calibri"/>
                <w:bCs/>
                <w:sz w:val="22"/>
                <w:szCs w:val="22"/>
              </w:rPr>
              <w:t>supply at</w:t>
            </w:r>
            <w:r w:rsidR="00BF7BB0">
              <w:rPr>
                <w:rFonts w:ascii="Calibri" w:hAnsi="Calibri" w:cs="Calibri"/>
                <w:bCs/>
                <w:sz w:val="22"/>
                <w:szCs w:val="22"/>
              </w:rPr>
              <w:t xml:space="preserve"> Deardon Allotments</w:t>
            </w:r>
            <w:r w:rsidR="00A41ECC">
              <w:rPr>
                <w:rFonts w:ascii="Calibri" w:hAnsi="Calibri" w:cs="Calibri"/>
                <w:bCs/>
                <w:sz w:val="22"/>
                <w:szCs w:val="22"/>
              </w:rPr>
              <w:t xml:space="preserve"> had been postponed.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2F131061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</w:p>
          <w:p w14:paraId="15C8CD90" w14:textId="4C53E3C5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report on the </w:t>
            </w:r>
            <w:r w:rsidRPr="00475823">
              <w:rPr>
                <w:sz w:val="22"/>
                <w:szCs w:val="22"/>
              </w:rPr>
              <w:t xml:space="preserve">Actual vs Budget vs Forecast as of </w:t>
            </w:r>
            <w:r w:rsidR="00256942">
              <w:rPr>
                <w:sz w:val="22"/>
                <w:szCs w:val="22"/>
              </w:rPr>
              <w:t>28 February</w:t>
            </w:r>
            <w:r>
              <w:rPr>
                <w:sz w:val="22"/>
                <w:szCs w:val="22"/>
              </w:rPr>
              <w:t xml:space="preserve"> </w:t>
            </w:r>
            <w:r w:rsidRPr="0047582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1 was </w:t>
            </w:r>
            <w:r w:rsidRPr="00475823">
              <w:rPr>
                <w:b/>
                <w:bCs/>
                <w:sz w:val="22"/>
                <w:szCs w:val="22"/>
              </w:rPr>
              <w:t>NOTED</w:t>
            </w:r>
            <w:r>
              <w:rPr>
                <w:sz w:val="22"/>
                <w:szCs w:val="22"/>
              </w:rPr>
              <w:t>.</w:t>
            </w:r>
          </w:p>
          <w:p w14:paraId="098DCB16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</w:p>
          <w:p w14:paraId="7535252B" w14:textId="77777777" w:rsidR="00A41ECC" w:rsidRDefault="00A41ECC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</w:p>
          <w:p w14:paraId="7C881150" w14:textId="1FB4C6A3" w:rsidR="00A41ECC" w:rsidRPr="00F85F5D" w:rsidRDefault="00A41ECC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sz w:val="22"/>
                <w:szCs w:val="22"/>
              </w:rPr>
            </w:pPr>
          </w:p>
        </w:tc>
      </w:tr>
      <w:tr w:rsidR="00DD4E6A" w:rsidRPr="008D6C69" w14:paraId="689B3D3C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A4C4" w14:textId="77777777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B298" w14:textId="0DBEC996" w:rsidR="00DD4E6A" w:rsidRDefault="00256942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DD4E6A">
              <w:rPr>
                <w:rFonts w:ascii="Calibri" w:hAnsi="Calibri" w:cs="Calibri"/>
                <w:bCs/>
                <w:sz w:val="22"/>
                <w:szCs w:val="22"/>
              </w:rPr>
              <w:t xml:space="preserve">5.2 </w:t>
            </w:r>
            <w:r w:rsidR="00DD4E6A" w:rsidRPr="00475823">
              <w:rPr>
                <w:rFonts w:ascii="Calibri" w:hAnsi="Calibri" w:cs="Calibri"/>
                <w:b/>
                <w:sz w:val="22"/>
                <w:szCs w:val="22"/>
              </w:rPr>
              <w:t xml:space="preserve">Forecast </w:t>
            </w:r>
            <w:r w:rsidR="00DD4E6A">
              <w:rPr>
                <w:rFonts w:ascii="Calibri" w:hAnsi="Calibri" w:cs="Calibri"/>
                <w:b/>
                <w:sz w:val="22"/>
                <w:szCs w:val="22"/>
              </w:rPr>
              <w:t>R</w:t>
            </w:r>
            <w:r w:rsidR="00DD4E6A" w:rsidRPr="00475823">
              <w:rPr>
                <w:rFonts w:ascii="Calibri" w:hAnsi="Calibri" w:cs="Calibri"/>
                <w:b/>
                <w:sz w:val="22"/>
                <w:szCs w:val="22"/>
              </w:rPr>
              <w:t>eserves at end March 202</w:t>
            </w:r>
            <w:r w:rsidR="00DD4E6A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  <w:p w14:paraId="529B3E52" w14:textId="77777777" w:rsidR="00DD4E6A" w:rsidRDefault="00DD4E6A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C01C9CE" w14:textId="50F99EAD" w:rsidR="00DD4E6A" w:rsidRDefault="00DD4E6A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Cllr. James gave a commentary on the forecast reserve position report which showed a very healthy reserve position. </w:t>
            </w:r>
            <w:r w:rsidR="00BF7BB0">
              <w:rPr>
                <w:rFonts w:ascii="Calibri" w:hAnsi="Calibri" w:cs="Calibri"/>
                <w:bCs/>
                <w:sz w:val="22"/>
                <w:szCs w:val="22"/>
              </w:rPr>
              <w:t>It was noted that CIL income had slowed</w:t>
            </w:r>
            <w:r w:rsidR="00F32933">
              <w:rPr>
                <w:rFonts w:ascii="Calibri" w:hAnsi="Calibri" w:cs="Calibri"/>
                <w:bCs/>
                <w:sz w:val="22"/>
                <w:szCs w:val="22"/>
              </w:rPr>
              <w:t xml:space="preserve"> with income expected in April now </w:t>
            </w:r>
            <w:r w:rsidR="00916D01">
              <w:rPr>
                <w:rFonts w:ascii="Calibri" w:hAnsi="Calibri" w:cs="Calibri"/>
                <w:bCs/>
                <w:sz w:val="22"/>
                <w:szCs w:val="22"/>
              </w:rPr>
              <w:t xml:space="preserve">possibly </w:t>
            </w:r>
            <w:r w:rsidR="00F32933">
              <w:rPr>
                <w:rFonts w:ascii="Calibri" w:hAnsi="Calibri" w:cs="Calibri"/>
                <w:bCs/>
                <w:sz w:val="22"/>
                <w:szCs w:val="22"/>
              </w:rPr>
              <w:t xml:space="preserve">delayed until October. </w:t>
            </w:r>
            <w:r w:rsidR="00BF7BB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The report was </w:t>
            </w:r>
            <w:r w:rsidRPr="00475823">
              <w:rPr>
                <w:rFonts w:ascii="Calibri" w:hAnsi="Calibri" w:cs="Calibri"/>
                <w:b/>
                <w:sz w:val="22"/>
                <w:szCs w:val="22"/>
              </w:rPr>
              <w:t>NOTED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="00BF7BB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28B2A61C" w14:textId="04F7A857" w:rsidR="00256942" w:rsidRDefault="00256942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256942" w:rsidRPr="008D6C69" w14:paraId="482414F6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5D42" w14:textId="77777777" w:rsidR="00256942" w:rsidRDefault="00256942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4DE" w14:textId="5CC8231B" w:rsidR="00256942" w:rsidRDefault="00256942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15.3 </w:t>
            </w:r>
            <w:r w:rsidRPr="00256942">
              <w:rPr>
                <w:rFonts w:ascii="Calibri" w:hAnsi="Calibri" w:cs="Calibri"/>
                <w:b/>
                <w:sz w:val="22"/>
                <w:szCs w:val="22"/>
              </w:rPr>
              <w:t>Fees and Charges Policy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</w:tr>
      <w:tr w:rsidR="00256942" w:rsidRPr="008D6C69" w14:paraId="062F62CE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55EF" w14:textId="77777777" w:rsidR="00256942" w:rsidRDefault="00256942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DA32" w14:textId="77777777" w:rsidR="00A41ECC" w:rsidRDefault="00A41ECC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54950D8" w14:textId="500FC28C" w:rsidR="00256942" w:rsidRDefault="00A41ECC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15.3.1 </w:t>
            </w:r>
            <w:r w:rsidR="00F32933">
              <w:rPr>
                <w:rFonts w:ascii="Calibri" w:hAnsi="Calibri" w:cs="Calibri"/>
                <w:bCs/>
                <w:sz w:val="22"/>
                <w:szCs w:val="22"/>
              </w:rPr>
              <w:t xml:space="preserve">Cllr. James noted that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a</w:t>
            </w:r>
            <w:r w:rsidR="00F32933">
              <w:rPr>
                <w:rFonts w:ascii="Calibri" w:hAnsi="Calibri" w:cs="Calibri"/>
                <w:bCs/>
                <w:sz w:val="22"/>
                <w:szCs w:val="22"/>
              </w:rPr>
              <w:t xml:space="preserve"> fees and charges policy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had been produced</w:t>
            </w:r>
            <w:r w:rsidR="00F3293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gramStart"/>
            <w:r w:rsidR="00F32933">
              <w:rPr>
                <w:rFonts w:ascii="Calibri" w:hAnsi="Calibri" w:cs="Calibri"/>
                <w:bCs/>
                <w:sz w:val="22"/>
                <w:szCs w:val="22"/>
              </w:rPr>
              <w:t>in order to</w:t>
            </w:r>
            <w:proofErr w:type="gramEnd"/>
            <w:r w:rsidR="00F32933">
              <w:rPr>
                <w:rFonts w:ascii="Calibri" w:hAnsi="Calibri" w:cs="Calibri"/>
                <w:bCs/>
                <w:sz w:val="22"/>
                <w:szCs w:val="22"/>
              </w:rPr>
              <w:t xml:space="preserve"> establish hire rates for facility hire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for the new Community Centre and Spencers Wood Pavilion. </w:t>
            </w:r>
          </w:p>
          <w:p w14:paraId="07A76422" w14:textId="3BB915B6" w:rsidR="00A41ECC" w:rsidRDefault="00A41ECC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682CB25" w14:textId="7B179D82" w:rsidR="00A41ECC" w:rsidRDefault="00A41ECC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15.3.2 In response to queries from members the following points were made:</w:t>
            </w:r>
          </w:p>
          <w:p w14:paraId="54027B23" w14:textId="77777777" w:rsidR="00A41ECC" w:rsidRDefault="00A41ECC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B7B87D6" w14:textId="78957598" w:rsidR="00A41ECC" w:rsidRDefault="00A41ECC" w:rsidP="00A41ECC">
            <w:pPr>
              <w:pStyle w:val="ListParagraph"/>
              <w:numPr>
                <w:ilvl w:val="0"/>
                <w:numId w:val="44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Local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organisations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would be able to apply for grants from SPC to support room hire costs. </w:t>
            </w:r>
          </w:p>
          <w:p w14:paraId="18CD5131" w14:textId="77EF48A8" w:rsidR="00A41ECC" w:rsidRDefault="00A41ECC" w:rsidP="00A41ECC">
            <w:pPr>
              <w:pStyle w:val="ListParagraph"/>
              <w:numPr>
                <w:ilvl w:val="0"/>
                <w:numId w:val="44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Concessions may be available at the discretion of SPC and a concession process and schedule would be produced. </w:t>
            </w:r>
          </w:p>
          <w:p w14:paraId="31C34427" w14:textId="41728957" w:rsidR="00A41ECC" w:rsidRPr="00A41ECC" w:rsidRDefault="00A41ECC" w:rsidP="00A41ECC">
            <w:pPr>
              <w:pStyle w:val="ListParagraph"/>
              <w:numPr>
                <w:ilvl w:val="0"/>
                <w:numId w:val="44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The policy would be updated to ensure that a deposit was requested where appropriate. </w:t>
            </w:r>
          </w:p>
          <w:p w14:paraId="7DC1DD85" w14:textId="77777777" w:rsidR="00214727" w:rsidRDefault="00214727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7912743" w14:textId="5BAB6D32" w:rsidR="00214727" w:rsidRDefault="00214727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It was </w:t>
            </w:r>
            <w:r w:rsidRPr="00214727">
              <w:rPr>
                <w:rFonts w:ascii="Calibri" w:hAnsi="Calibri" w:cs="Calibri"/>
                <w:b/>
                <w:sz w:val="22"/>
                <w:szCs w:val="22"/>
              </w:rPr>
              <w:t xml:space="preserve">PROPOSED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that</w:t>
            </w:r>
            <w:r w:rsidR="004B5CA8">
              <w:rPr>
                <w:rFonts w:ascii="Calibri" w:hAnsi="Calibri" w:cs="Calibri"/>
                <w:bCs/>
                <w:sz w:val="22"/>
                <w:szCs w:val="22"/>
              </w:rPr>
              <w:t xml:space="preserve"> subject to the above </w:t>
            </w:r>
            <w:r w:rsidR="00A41ECC">
              <w:rPr>
                <w:rFonts w:ascii="Calibri" w:hAnsi="Calibri" w:cs="Calibri"/>
                <w:bCs/>
                <w:sz w:val="22"/>
                <w:szCs w:val="22"/>
              </w:rPr>
              <w:t>additions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the fees and charges policy be </w:t>
            </w:r>
            <w:r w:rsidR="004B5CA8">
              <w:rPr>
                <w:rFonts w:ascii="Calibri" w:hAnsi="Calibri" w:cs="Calibri"/>
                <w:bCs/>
                <w:sz w:val="22"/>
                <w:szCs w:val="22"/>
              </w:rPr>
              <w:t>presented to Council for approval</w:t>
            </w:r>
            <w:r w:rsidR="00A41ECC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="004B5CA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327494CF" w14:textId="3D7DA7D6" w:rsidR="00214727" w:rsidRDefault="00214727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89C8008" w14:textId="2EC4D787" w:rsidR="00214727" w:rsidRDefault="00214727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Proposer:  </w:t>
            </w:r>
            <w:r w:rsidR="004B5CA8">
              <w:rPr>
                <w:rFonts w:ascii="Calibri" w:hAnsi="Calibri" w:cs="Calibri"/>
                <w:bCs/>
                <w:sz w:val="22"/>
                <w:szCs w:val="22"/>
              </w:rPr>
              <w:t xml:space="preserve">Cllr. Grimes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                     Seconder:  </w:t>
            </w:r>
            <w:r w:rsidR="004B5CA8">
              <w:rPr>
                <w:rFonts w:ascii="Calibri" w:hAnsi="Calibri" w:cs="Calibri"/>
                <w:bCs/>
                <w:sz w:val="22"/>
                <w:szCs w:val="22"/>
              </w:rPr>
              <w:t>Cllr. Peer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            Unanimously Agreed </w:t>
            </w:r>
          </w:p>
          <w:p w14:paraId="5D079015" w14:textId="38AF1E0D" w:rsidR="00F32933" w:rsidRDefault="00F32933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D4E6A" w:rsidRPr="008D6C69" w14:paraId="6006B536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A2AD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290A" w14:textId="77777777" w:rsidR="00DD4E6A" w:rsidRDefault="00256942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15.4 </w:t>
            </w:r>
            <w:r w:rsidRPr="00256942">
              <w:rPr>
                <w:rFonts w:ascii="Calibri" w:hAnsi="Calibri" w:cs="Calibri"/>
                <w:b/>
                <w:sz w:val="22"/>
                <w:szCs w:val="22"/>
              </w:rPr>
              <w:t>Hire Rates Community Hall and Spencers Wood Pavilion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53A0B8E1" w14:textId="77777777" w:rsidR="00A41ECC" w:rsidRDefault="00A41ECC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7ED732D" w14:textId="16E05E5C" w:rsidR="004B5CA8" w:rsidRDefault="00701BD2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15.4.1 </w:t>
            </w:r>
            <w:r w:rsidR="004B5CA8">
              <w:rPr>
                <w:rFonts w:ascii="Calibri" w:hAnsi="Calibri" w:cs="Calibri"/>
                <w:bCs/>
                <w:sz w:val="22"/>
                <w:szCs w:val="22"/>
              </w:rPr>
              <w:t xml:space="preserve">Cllr. James noted the schedule circulated before the meeting noting the comparisons with other hall hires. </w:t>
            </w:r>
            <w:r w:rsidR="00E44A9E">
              <w:rPr>
                <w:rFonts w:ascii="Calibri" w:hAnsi="Calibri" w:cs="Calibri"/>
                <w:bCs/>
                <w:sz w:val="22"/>
                <w:szCs w:val="22"/>
              </w:rPr>
              <w:t xml:space="preserve">The </w:t>
            </w:r>
            <w:r w:rsidR="004B5CA8">
              <w:rPr>
                <w:rFonts w:ascii="Calibri" w:hAnsi="Calibri" w:cs="Calibri"/>
                <w:bCs/>
                <w:sz w:val="22"/>
                <w:szCs w:val="22"/>
              </w:rPr>
              <w:t xml:space="preserve">Finance Manager described how hire rate was calculated based on space being hired and market rates. </w:t>
            </w:r>
          </w:p>
          <w:p w14:paraId="03F2D63A" w14:textId="77777777" w:rsidR="00E44A9E" w:rsidRDefault="00E44A9E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72BA9DE" w14:textId="12E1F66E" w:rsidR="00500B8C" w:rsidRDefault="00701BD2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15.4.2 The Finance Manager undertook to ensure that the schedule noted that the rates were hourly. </w:t>
            </w:r>
          </w:p>
          <w:p w14:paraId="2135744C" w14:textId="77777777" w:rsidR="004305D7" w:rsidRDefault="004305D7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025CA61D" w14:textId="7AAB8553" w:rsidR="00E44A9E" w:rsidRDefault="00701BD2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15.4.3 </w:t>
            </w:r>
            <w:r w:rsidR="00E44A9E">
              <w:rPr>
                <w:rFonts w:ascii="Calibri" w:hAnsi="Calibri" w:cs="Calibri"/>
                <w:bCs/>
                <w:sz w:val="22"/>
                <w:szCs w:val="22"/>
              </w:rPr>
              <w:t xml:space="preserve">It was </w:t>
            </w:r>
            <w:r w:rsidR="00E44A9E" w:rsidRPr="00E44A9E">
              <w:rPr>
                <w:rFonts w:ascii="Calibri" w:hAnsi="Calibri" w:cs="Calibri"/>
                <w:b/>
                <w:sz w:val="22"/>
                <w:szCs w:val="22"/>
              </w:rPr>
              <w:t>PROPOSED</w:t>
            </w:r>
            <w:r w:rsidR="00E44A9E">
              <w:rPr>
                <w:rFonts w:ascii="Calibri" w:hAnsi="Calibri" w:cs="Calibri"/>
                <w:bCs/>
                <w:sz w:val="22"/>
                <w:szCs w:val="22"/>
              </w:rPr>
              <w:t xml:space="preserve"> that the room hire cost schedule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starting from August 2021 and being subject to an annual review thereafter was presented to Council for approval. </w:t>
            </w:r>
          </w:p>
          <w:p w14:paraId="7E980DD0" w14:textId="2A56EC8F" w:rsidR="00E44A9E" w:rsidRDefault="00E44A9E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09CCC345" w14:textId="4D9C76BB" w:rsidR="00E44A9E" w:rsidRDefault="00E44A9E" w:rsidP="00E44A9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Proposer:  Cllr. Peer          Seconder:  Cllr.         </w:t>
            </w:r>
            <w:r w:rsidR="004305D7">
              <w:rPr>
                <w:rFonts w:ascii="Calibri" w:hAnsi="Calibri" w:cs="Calibri"/>
                <w:bCs/>
                <w:sz w:val="22"/>
                <w:szCs w:val="22"/>
              </w:rPr>
              <w:t>Grimes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    Unanimously Agreed </w:t>
            </w:r>
          </w:p>
          <w:p w14:paraId="1DD3C3AE" w14:textId="206C787C" w:rsidR="00E44A9E" w:rsidRDefault="00E44A9E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D4E6A" w:rsidRPr="008D6C69" w14:paraId="6C3DB854" w14:textId="77777777" w:rsidTr="00DD4E6A">
        <w:trPr>
          <w:trHeight w:val="383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286D" w14:textId="3711395F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21/FGP/</w:t>
            </w:r>
            <w:r w:rsidR="00256942">
              <w:rPr>
                <w:rFonts w:cs="Calibri"/>
                <w:sz w:val="22"/>
                <w:szCs w:val="22"/>
              </w:rPr>
              <w:t>1</w:t>
            </w:r>
            <w:r>
              <w:rPr>
                <w:rFonts w:cs="Calibri"/>
                <w:sz w:val="22"/>
                <w:szCs w:val="22"/>
              </w:rPr>
              <w:t>6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8039" w14:textId="77777777" w:rsidR="00DD4E6A" w:rsidRDefault="00DD4E6A" w:rsidP="00DD4E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C1C3F">
              <w:rPr>
                <w:rFonts w:ascii="Calibri" w:hAnsi="Calibri" w:cs="Calibri"/>
                <w:b/>
                <w:sz w:val="22"/>
                <w:szCs w:val="22"/>
              </w:rPr>
              <w:t xml:space="preserve">Correspondence </w:t>
            </w:r>
          </w:p>
          <w:p w14:paraId="280F4102" w14:textId="01191856" w:rsidR="00256942" w:rsidRPr="00256942" w:rsidRDefault="00256942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256942">
              <w:rPr>
                <w:rFonts w:ascii="Calibri" w:hAnsi="Calibri" w:cs="Calibri"/>
                <w:bCs/>
                <w:sz w:val="22"/>
                <w:szCs w:val="22"/>
              </w:rPr>
              <w:t xml:space="preserve">There were no items of correspondence received. </w:t>
            </w:r>
          </w:p>
        </w:tc>
      </w:tr>
      <w:tr w:rsidR="00DD4E6A" w:rsidRPr="008D6C69" w14:paraId="20690598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0030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13E6" w14:textId="77777777" w:rsidR="00DD4E6A" w:rsidRPr="00D97564" w:rsidRDefault="00DD4E6A" w:rsidP="00DD4E6A">
            <w:pPr>
              <w:ind w:left="357" w:hanging="357"/>
              <w:rPr>
                <w:rFonts w:ascii="Calibri" w:hAnsi="Calibri"/>
                <w:bCs/>
                <w:sz w:val="22"/>
                <w:szCs w:val="22"/>
                <w:u w:val="single"/>
              </w:rPr>
            </w:pPr>
          </w:p>
        </w:tc>
      </w:tr>
      <w:tr w:rsidR="00DD4E6A" w:rsidRPr="008D6C69" w14:paraId="7B6D4EB9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640B" w14:textId="0E69BC7F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21/FGP/</w:t>
            </w:r>
            <w:r w:rsidR="00256942">
              <w:rPr>
                <w:rFonts w:cs="Calibri"/>
                <w:sz w:val="22"/>
                <w:szCs w:val="22"/>
              </w:rPr>
              <w:t>17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F34B" w14:textId="2FCDD509" w:rsidR="00DD4E6A" w:rsidRPr="00F03B9B" w:rsidRDefault="00DD4E6A" w:rsidP="00DD4E6A">
            <w:pPr>
              <w:ind w:left="357" w:hanging="357"/>
              <w:rPr>
                <w:rFonts w:ascii="Calibri" w:hAnsi="Calibri"/>
                <w:bCs/>
                <w:sz w:val="22"/>
                <w:szCs w:val="22"/>
              </w:rPr>
            </w:pPr>
            <w:r w:rsidRPr="00D97564">
              <w:rPr>
                <w:rFonts w:ascii="Calibri" w:hAnsi="Calibri"/>
                <w:b/>
                <w:sz w:val="22"/>
                <w:szCs w:val="22"/>
              </w:rPr>
              <w:t>Date of Next Meeting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: </w:t>
            </w:r>
            <w:r w:rsidR="00256942">
              <w:rPr>
                <w:rFonts w:ascii="Calibri" w:hAnsi="Calibri"/>
                <w:bCs/>
                <w:sz w:val="22"/>
                <w:szCs w:val="22"/>
              </w:rPr>
              <w:t>12 May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2021</w:t>
            </w:r>
          </w:p>
        </w:tc>
      </w:tr>
      <w:tr w:rsidR="00DD4E6A" w:rsidRPr="008D6C69" w14:paraId="20D9E856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FE2D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0DEA3" w14:textId="77777777" w:rsidR="00DD4E6A" w:rsidRDefault="00DD4E6A" w:rsidP="00DD4E6A">
            <w:pPr>
              <w:ind w:left="357" w:hanging="357"/>
              <w:rPr>
                <w:rFonts w:ascii="Calibri" w:hAnsi="Calibri"/>
                <w:bCs/>
                <w:sz w:val="22"/>
                <w:szCs w:val="22"/>
                <w:u w:val="single"/>
              </w:rPr>
            </w:pPr>
          </w:p>
        </w:tc>
      </w:tr>
      <w:tr w:rsidR="00DD4E6A" w:rsidRPr="008D6C69" w14:paraId="76641019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EBE7" w14:textId="1F8AD023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AAF6" w14:textId="77777777" w:rsidR="00DD4E6A" w:rsidRPr="008E3E69" w:rsidRDefault="00DD4E6A" w:rsidP="00DD4E6A">
            <w:pPr>
              <w:rPr>
                <w:rFonts w:ascii="Calibri" w:hAnsi="Calibri"/>
                <w:b/>
                <w:sz w:val="22"/>
                <w:szCs w:val="22"/>
              </w:rPr>
            </w:pPr>
            <w:r w:rsidRPr="008E3E69">
              <w:rPr>
                <w:rFonts w:ascii="Calibri" w:hAnsi="Calibri"/>
                <w:b/>
                <w:sz w:val="22"/>
                <w:szCs w:val="22"/>
              </w:rPr>
              <w:t>Part 2</w:t>
            </w:r>
          </w:p>
          <w:p w14:paraId="0510F3C2" w14:textId="438EA6AA" w:rsidR="00DD4E6A" w:rsidRPr="008E3E69" w:rsidRDefault="00DD4E6A" w:rsidP="00DD4E6A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DD4E6A" w:rsidRPr="008D6C69" w14:paraId="659C2281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78E1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4808" w14:textId="3FFA75ED" w:rsidR="00DD4E6A" w:rsidRPr="008E3E69" w:rsidRDefault="00DD4E6A" w:rsidP="00DD4E6A">
            <w:pPr>
              <w:tabs>
                <w:tab w:val="left" w:pos="1134"/>
                <w:tab w:val="right" w:pos="5103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8E3E69">
              <w:rPr>
                <w:rFonts w:ascii="Calibri" w:hAnsi="Calibri" w:cs="Calibri"/>
                <w:b/>
                <w:sz w:val="22"/>
                <w:szCs w:val="22"/>
              </w:rPr>
              <w:t>Exclusion of the Press and the Public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8E3E69">
              <w:rPr>
                <w:rFonts w:ascii="Calibri" w:hAnsi="Calibri" w:cs="Calibri"/>
                <w:b/>
                <w:sz w:val="22"/>
                <w:szCs w:val="22"/>
              </w:rPr>
              <w:t xml:space="preserve"> It was RESOLVED that, in view of the confidential nature of the business transacted in relation to personal and business information, </w:t>
            </w:r>
            <w:r w:rsidRPr="008E3E69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public interest that the public and press were excluded and asked to withdraw from the next items on the agenda.</w:t>
            </w:r>
          </w:p>
          <w:p w14:paraId="2B61F4BC" w14:textId="77777777" w:rsidR="00DD4E6A" w:rsidRPr="008E3E69" w:rsidRDefault="00DD4E6A" w:rsidP="00DD4E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2648703" w14:textId="59904DB4" w:rsidR="00DD4E6A" w:rsidRPr="008E3E69" w:rsidRDefault="00DD4E6A" w:rsidP="00DD4E6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8E3E69">
              <w:rPr>
                <w:rFonts w:ascii="Calibri" w:hAnsi="Calibri" w:cs="Calibri"/>
                <w:bCs/>
                <w:sz w:val="22"/>
                <w:szCs w:val="22"/>
              </w:rPr>
              <w:t xml:space="preserve">Proposed: Cllr </w:t>
            </w:r>
            <w:r w:rsidR="004305D7">
              <w:rPr>
                <w:rFonts w:ascii="Calibri" w:hAnsi="Calibri" w:cs="Calibri"/>
                <w:bCs/>
                <w:sz w:val="22"/>
                <w:szCs w:val="22"/>
              </w:rPr>
              <w:t>Grimes</w:t>
            </w:r>
            <w:r w:rsidRPr="008E3E69">
              <w:rPr>
                <w:rFonts w:ascii="Calibri" w:hAnsi="Calibri" w:cs="Calibri"/>
                <w:bCs/>
                <w:sz w:val="22"/>
                <w:szCs w:val="22"/>
              </w:rPr>
              <w:t xml:space="preserve">                   Seconded: Cllr Clarke               Unanimously Approved </w:t>
            </w:r>
          </w:p>
        </w:tc>
      </w:tr>
      <w:tr w:rsidR="00DD4E6A" w:rsidRPr="008D6C69" w14:paraId="6BFDFAF9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9358" w14:textId="77777777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77B4" w14:textId="77777777" w:rsidR="00DD4E6A" w:rsidRPr="00233471" w:rsidRDefault="00DD4E6A" w:rsidP="00DD4E6A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DD4E6A" w:rsidRPr="008D6C69" w14:paraId="65BF9ADF" w14:textId="77777777" w:rsidTr="00DD4E6A">
        <w:trPr>
          <w:trHeight w:val="68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FA5F" w14:textId="06727F0F" w:rsidR="00DD4E6A" w:rsidRPr="00233471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21/FGP/</w:t>
            </w:r>
            <w:r w:rsidR="00256942">
              <w:rPr>
                <w:rFonts w:cs="Calibri"/>
                <w:sz w:val="22"/>
                <w:szCs w:val="22"/>
              </w:rPr>
              <w:t>1</w:t>
            </w:r>
            <w:r>
              <w:rPr>
                <w:rFonts w:cs="Calibri"/>
                <w:sz w:val="22"/>
                <w:szCs w:val="22"/>
              </w:rPr>
              <w:t xml:space="preserve">8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D484" w14:textId="1BE251E6" w:rsidR="00DD4E6A" w:rsidRDefault="00DD4E6A" w:rsidP="00DD4E6A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Shinfield Players Grant </w:t>
            </w:r>
          </w:p>
          <w:p w14:paraId="546CA5AB" w14:textId="671C650A" w:rsidR="00B11BEA" w:rsidRDefault="00B11BEA" w:rsidP="00DD4E6A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14:paraId="475D1B41" w14:textId="4BB7E1D2" w:rsidR="00B11BEA" w:rsidRDefault="00D33247" w:rsidP="00DD4E6A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18.1 </w:t>
            </w:r>
            <w:r w:rsidR="00B11BEA" w:rsidRPr="00C437F2">
              <w:rPr>
                <w:rFonts w:ascii="Calibri" w:hAnsi="Calibri"/>
                <w:bCs/>
                <w:sz w:val="22"/>
                <w:szCs w:val="22"/>
              </w:rPr>
              <w:t xml:space="preserve">Cllr. James confirmed that he and the Clerk had met with representatives of the Shinfield Players who had requested financial assistance </w:t>
            </w:r>
            <w:r w:rsidR="00C437F2">
              <w:rPr>
                <w:rFonts w:ascii="Calibri" w:hAnsi="Calibri"/>
                <w:bCs/>
                <w:sz w:val="22"/>
                <w:szCs w:val="22"/>
              </w:rPr>
              <w:t xml:space="preserve">for </w:t>
            </w:r>
            <w:r>
              <w:rPr>
                <w:rFonts w:ascii="Calibri" w:hAnsi="Calibri"/>
                <w:bCs/>
                <w:sz w:val="22"/>
                <w:szCs w:val="22"/>
              </w:rPr>
              <w:t>new toilet facilities</w:t>
            </w:r>
            <w:r w:rsidR="00B11BEA" w:rsidRPr="00C437F2">
              <w:rPr>
                <w:rFonts w:ascii="Calibri" w:hAnsi="Calibri"/>
                <w:bCs/>
                <w:sz w:val="22"/>
                <w:szCs w:val="22"/>
              </w:rPr>
              <w:t xml:space="preserve"> in the theatre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which would cost £27k to build. The t</w:t>
            </w:r>
            <w:r w:rsidR="00C437F2">
              <w:rPr>
                <w:rFonts w:ascii="Calibri" w:hAnsi="Calibri"/>
                <w:bCs/>
                <w:sz w:val="22"/>
                <w:szCs w:val="22"/>
              </w:rPr>
              <w:t>heatre has existed for over 50 years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and the group</w:t>
            </w:r>
            <w:r w:rsidR="00C437F2">
              <w:rPr>
                <w:rFonts w:ascii="Calibri" w:hAnsi="Calibri"/>
                <w:bCs/>
                <w:sz w:val="22"/>
                <w:szCs w:val="22"/>
              </w:rPr>
              <w:t xml:space="preserve"> hop</w:t>
            </w:r>
            <w:r>
              <w:rPr>
                <w:rFonts w:ascii="Calibri" w:hAnsi="Calibri"/>
                <w:bCs/>
                <w:sz w:val="22"/>
                <w:szCs w:val="22"/>
              </w:rPr>
              <w:t>ed</w:t>
            </w:r>
            <w:r w:rsidR="00C437F2">
              <w:rPr>
                <w:rFonts w:ascii="Calibri" w:hAnsi="Calibri"/>
                <w:bCs/>
                <w:sz w:val="22"/>
                <w:szCs w:val="22"/>
              </w:rPr>
              <w:t xml:space="preserve"> to buy the site from the MoD in the future. 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It provided significant </w:t>
            </w:r>
            <w:r w:rsidR="00C437F2">
              <w:rPr>
                <w:rFonts w:ascii="Calibri" w:hAnsi="Calibri"/>
                <w:bCs/>
                <w:sz w:val="22"/>
                <w:szCs w:val="22"/>
              </w:rPr>
              <w:t xml:space="preserve">community benefit.  </w:t>
            </w:r>
          </w:p>
          <w:p w14:paraId="10F556DB" w14:textId="2F11C38F" w:rsidR="00C437F2" w:rsidRDefault="00C437F2" w:rsidP="00DD4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01E668A7" w14:textId="77777777" w:rsidR="00D33247" w:rsidRDefault="00D33247" w:rsidP="00DD4E6A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18.2 </w:t>
            </w:r>
            <w:r w:rsidR="00C437F2">
              <w:rPr>
                <w:rFonts w:ascii="Calibri" w:hAnsi="Calibri"/>
                <w:bCs/>
                <w:sz w:val="22"/>
                <w:szCs w:val="22"/>
              </w:rPr>
              <w:t xml:space="preserve">SPC </w:t>
            </w:r>
            <w:r>
              <w:rPr>
                <w:rFonts w:ascii="Calibri" w:hAnsi="Calibri"/>
                <w:bCs/>
                <w:sz w:val="22"/>
                <w:szCs w:val="22"/>
              </w:rPr>
              <w:t>had offered</w:t>
            </w:r>
            <w:r w:rsidR="00C437F2">
              <w:rPr>
                <w:rFonts w:ascii="Calibri" w:hAnsi="Calibri"/>
                <w:bCs/>
                <w:sz w:val="22"/>
                <w:szCs w:val="22"/>
              </w:rPr>
              <w:t xml:space="preserve"> a</w:t>
            </w:r>
            <w:r w:rsidR="0060364D">
              <w:rPr>
                <w:rFonts w:ascii="Calibri" w:hAnsi="Calibri"/>
                <w:bCs/>
                <w:sz w:val="22"/>
                <w:szCs w:val="22"/>
              </w:rPr>
              <w:t xml:space="preserve">n interest free </w:t>
            </w:r>
            <w:r w:rsidR="00C437F2">
              <w:rPr>
                <w:rFonts w:ascii="Calibri" w:hAnsi="Calibri"/>
                <w:bCs/>
                <w:sz w:val="22"/>
                <w:szCs w:val="22"/>
              </w:rPr>
              <w:t xml:space="preserve">loan for 20 years for the full amount 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however the Shinfield Players had asked whether a grant might be possible instead. </w:t>
            </w:r>
          </w:p>
          <w:p w14:paraId="41DED972" w14:textId="77777777" w:rsidR="00D33247" w:rsidRDefault="00D33247" w:rsidP="00DD4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57882109" w14:textId="118C6C5E" w:rsidR="00C437F2" w:rsidRDefault="00D33247" w:rsidP="00DD4E6A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18.3 The theatre was hoping to build an extension in the future and </w:t>
            </w:r>
            <w:r w:rsidR="00F93528">
              <w:rPr>
                <w:rFonts w:ascii="Calibri" w:hAnsi="Calibri"/>
                <w:bCs/>
                <w:sz w:val="22"/>
                <w:szCs w:val="22"/>
              </w:rPr>
              <w:t xml:space="preserve">SPC 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confirmed that receiving a grant or loan now would not exclude them from requesting further financial assistance. </w:t>
            </w:r>
          </w:p>
          <w:p w14:paraId="143E5942" w14:textId="36F2F3A5" w:rsidR="00D33247" w:rsidRDefault="00D33247" w:rsidP="00DD4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3625DDED" w14:textId="707440C3" w:rsidR="00DD4E6A" w:rsidRPr="005C34FF" w:rsidRDefault="00D33247" w:rsidP="00D33247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18.4 It was </w:t>
            </w:r>
            <w:r w:rsidRPr="00D33247">
              <w:rPr>
                <w:rFonts w:ascii="Calibri" w:hAnsi="Calibri"/>
                <w:b/>
                <w:sz w:val="22"/>
                <w:szCs w:val="22"/>
              </w:rPr>
              <w:t>AGREED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that a grant of £14.5k be offered if match funding could be secured from elsewhere. The Clerk undertook to write to the group with the offer and ask them to complete a grant application form. </w:t>
            </w:r>
          </w:p>
        </w:tc>
      </w:tr>
      <w:tr w:rsidR="00DD4E6A" w:rsidRPr="008D6C69" w14:paraId="52288DA5" w14:textId="77777777" w:rsidTr="00DD4E6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4BAF" w14:textId="77777777" w:rsidR="00DD4E6A" w:rsidRDefault="00DD4E6A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36EB" w14:textId="01BF3016" w:rsidR="00DD4E6A" w:rsidRPr="00B94F54" w:rsidRDefault="00DD4E6A" w:rsidP="00DD4E6A">
            <w:pPr>
              <w:tabs>
                <w:tab w:val="center" w:pos="3960"/>
              </w:tabs>
              <w:ind w:left="357" w:hanging="357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DD4E6A" w:rsidRPr="008D6C69" w14:paraId="63E40132" w14:textId="77777777" w:rsidTr="00256942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E894" w14:textId="3E0A0549" w:rsidR="00DD4E6A" w:rsidRPr="00A348E4" w:rsidRDefault="00D33247" w:rsidP="00DD4E6A">
            <w:pPr>
              <w:pStyle w:val="Notice"/>
              <w:tabs>
                <w:tab w:val="clear" w:pos="5103"/>
                <w:tab w:val="left" w:pos="1134"/>
                <w:tab w:val="right" w:pos="1560"/>
                <w:tab w:val="left" w:pos="1701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21/FGP/19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293E" w14:textId="5B6E38D9" w:rsidR="00DD4E6A" w:rsidRDefault="00DD4E6A" w:rsidP="00DD4E6A">
            <w:pPr>
              <w:rPr>
                <w:rFonts w:ascii="Calibri" w:hAnsi="Calibri"/>
                <w:sz w:val="22"/>
                <w:szCs w:val="22"/>
              </w:rPr>
            </w:pPr>
            <w:r w:rsidRPr="00B23183">
              <w:rPr>
                <w:rFonts w:ascii="Calibri" w:hAnsi="Calibri" w:cs="Calibri"/>
                <w:bCs/>
                <w:sz w:val="22"/>
                <w:szCs w:val="22"/>
              </w:rPr>
              <w:t xml:space="preserve">The meeting closed at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="008E4705">
              <w:rPr>
                <w:rFonts w:ascii="Calibri" w:hAnsi="Calibri" w:cs="Calibri"/>
                <w:bCs/>
                <w:sz w:val="22"/>
                <w:szCs w:val="22"/>
              </w:rPr>
              <w:t>1:27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pm</w:t>
            </w:r>
          </w:p>
        </w:tc>
      </w:tr>
    </w:tbl>
    <w:p w14:paraId="13F0BDCD" w14:textId="6ACA75D7" w:rsidR="00590B97" w:rsidRDefault="00590B97" w:rsidP="008732E9">
      <w:pPr>
        <w:rPr>
          <w:rFonts w:ascii="Calibri" w:hAnsi="Calibri" w:cs="Arial"/>
        </w:rPr>
      </w:pPr>
    </w:p>
    <w:p w14:paraId="7417B6C2" w14:textId="2F647D8A" w:rsidR="00256942" w:rsidRPr="005A4377" w:rsidRDefault="00256942" w:rsidP="008732E9">
      <w:pPr>
        <w:rPr>
          <w:rFonts w:ascii="Calibri" w:hAnsi="Calibri" w:cs="Arial"/>
          <w:b/>
          <w:bCs/>
        </w:rPr>
      </w:pPr>
      <w:r w:rsidRPr="005A4377">
        <w:rPr>
          <w:rFonts w:ascii="Calibri" w:hAnsi="Calibri" w:cs="Arial"/>
          <w:b/>
          <w:bCs/>
        </w:rPr>
        <w:t xml:space="preserve">List of Actions </w:t>
      </w:r>
    </w:p>
    <w:p w14:paraId="27DE2E91" w14:textId="11AD3503" w:rsidR="00256942" w:rsidRDefault="00256942" w:rsidP="008732E9">
      <w:pPr>
        <w:rPr>
          <w:rFonts w:ascii="Calibri" w:hAnsi="Calibri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96"/>
        <w:gridCol w:w="3163"/>
      </w:tblGrid>
      <w:tr w:rsidR="00256942" w14:paraId="5D85CD27" w14:textId="77777777" w:rsidTr="005A4377">
        <w:tc>
          <w:tcPr>
            <w:tcW w:w="1129" w:type="dxa"/>
            <w:shd w:val="clear" w:color="auto" w:fill="auto"/>
          </w:tcPr>
          <w:p w14:paraId="1915B3DF" w14:textId="75980816" w:rsidR="00256942" w:rsidRDefault="00256942" w:rsidP="00256942">
            <w:pPr>
              <w:rPr>
                <w:rFonts w:ascii="Calibri" w:hAnsi="Calibri" w:cs="Arial"/>
              </w:rPr>
            </w:pPr>
            <w:r w:rsidRPr="00DE14A8">
              <w:rPr>
                <w:rFonts w:ascii="Calibri" w:hAnsi="Calibri" w:cs="Calibri"/>
                <w:sz w:val="22"/>
                <w:szCs w:val="22"/>
              </w:rPr>
              <w:t>4.3</w:t>
            </w:r>
          </w:p>
        </w:tc>
        <w:tc>
          <w:tcPr>
            <w:tcW w:w="5196" w:type="dxa"/>
            <w:shd w:val="clear" w:color="auto" w:fill="auto"/>
          </w:tcPr>
          <w:p w14:paraId="70A23F7C" w14:textId="0DDA1D16" w:rsidR="00256942" w:rsidRDefault="00256942" w:rsidP="00256942">
            <w:pPr>
              <w:rPr>
                <w:rFonts w:ascii="Calibri" w:hAnsi="Calibri" w:cs="Arial"/>
              </w:rPr>
            </w:pPr>
            <w:r w:rsidRPr="00DE14A8">
              <w:rPr>
                <w:rFonts w:ascii="Calibri" w:hAnsi="Calibri" w:cs="Calibri"/>
                <w:sz w:val="22"/>
                <w:szCs w:val="22"/>
              </w:rPr>
              <w:t>Cllr James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to</w:t>
            </w:r>
            <w:r w:rsidRPr="00DE14A8">
              <w:rPr>
                <w:rFonts w:ascii="Calibri" w:hAnsi="Calibri" w:cs="Calibri"/>
                <w:sz w:val="22"/>
                <w:szCs w:val="22"/>
              </w:rPr>
              <w:t xml:space="preserve"> research suitable options for the holding of funds from CIL income awaiting expenditure</w:t>
            </w:r>
            <w:r w:rsidR="00F93528">
              <w:rPr>
                <w:rFonts w:ascii="Calibri" w:hAnsi="Calibri" w:cs="Calibri"/>
                <w:sz w:val="22"/>
                <w:szCs w:val="22"/>
              </w:rPr>
              <w:t xml:space="preserve"> – discussion to take place with CCLA</w:t>
            </w:r>
          </w:p>
        </w:tc>
        <w:tc>
          <w:tcPr>
            <w:tcW w:w="3163" w:type="dxa"/>
            <w:shd w:val="clear" w:color="auto" w:fill="auto"/>
          </w:tcPr>
          <w:p w14:paraId="1B6A7135" w14:textId="664ECB52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James </w:t>
            </w:r>
          </w:p>
        </w:tc>
      </w:tr>
      <w:tr w:rsidR="00256942" w14:paraId="5BD36E4A" w14:textId="77777777" w:rsidTr="005A4377">
        <w:tc>
          <w:tcPr>
            <w:tcW w:w="1129" w:type="dxa"/>
            <w:shd w:val="clear" w:color="auto" w:fill="auto"/>
          </w:tcPr>
          <w:p w14:paraId="711C3545" w14:textId="77DAE88B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4.4.1.3</w:t>
            </w:r>
          </w:p>
        </w:tc>
        <w:tc>
          <w:tcPr>
            <w:tcW w:w="5196" w:type="dxa"/>
            <w:shd w:val="clear" w:color="auto" w:fill="auto"/>
          </w:tcPr>
          <w:p w14:paraId="62348BAE" w14:textId="241821F2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Grimes to discuss options for external storage at the new community centre with AOC </w:t>
            </w:r>
          </w:p>
        </w:tc>
        <w:tc>
          <w:tcPr>
            <w:tcW w:w="3163" w:type="dxa"/>
            <w:shd w:val="clear" w:color="auto" w:fill="auto"/>
          </w:tcPr>
          <w:p w14:paraId="14DF768B" w14:textId="4CDB07B9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Grimes </w:t>
            </w:r>
          </w:p>
        </w:tc>
      </w:tr>
      <w:tr w:rsidR="00256942" w14:paraId="5FF8AE6D" w14:textId="77777777" w:rsidTr="005A4377">
        <w:tc>
          <w:tcPr>
            <w:tcW w:w="1129" w:type="dxa"/>
            <w:shd w:val="clear" w:color="auto" w:fill="auto"/>
          </w:tcPr>
          <w:p w14:paraId="6FE54EC4" w14:textId="151D5BC6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4.4.3.4</w:t>
            </w:r>
          </w:p>
        </w:tc>
        <w:tc>
          <w:tcPr>
            <w:tcW w:w="5196" w:type="dxa"/>
            <w:shd w:val="clear" w:color="auto" w:fill="auto"/>
          </w:tcPr>
          <w:p w14:paraId="4B0B9676" w14:textId="22566F28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Cllr Clarke/Clerk and Deputy Clerk to discuss planning permission for shipping containers on Millworth Lane </w:t>
            </w:r>
          </w:p>
        </w:tc>
        <w:tc>
          <w:tcPr>
            <w:tcW w:w="3163" w:type="dxa"/>
            <w:shd w:val="clear" w:color="auto" w:fill="auto"/>
          </w:tcPr>
          <w:p w14:paraId="1697FE04" w14:textId="68F31C28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Cllr. Clarke/Clerk/Deputy Clerk</w:t>
            </w:r>
          </w:p>
        </w:tc>
      </w:tr>
      <w:tr w:rsidR="00256942" w14:paraId="22B6C56D" w14:textId="77777777" w:rsidTr="005A4377">
        <w:tc>
          <w:tcPr>
            <w:tcW w:w="1129" w:type="dxa"/>
            <w:shd w:val="clear" w:color="auto" w:fill="auto"/>
          </w:tcPr>
          <w:p w14:paraId="624876AB" w14:textId="518C2770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4.4.4</w:t>
            </w:r>
          </w:p>
        </w:tc>
        <w:tc>
          <w:tcPr>
            <w:tcW w:w="5196" w:type="dxa"/>
            <w:shd w:val="clear" w:color="auto" w:fill="auto"/>
          </w:tcPr>
          <w:p w14:paraId="10FD6D9E" w14:textId="2269FCFB" w:rsidR="00256942" w:rsidRDefault="00F93528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Options for resolving land swop issues around equity of value under discussion. </w:t>
            </w:r>
            <w:r w:rsidR="00256942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</w:tcPr>
          <w:p w14:paraId="656304A9" w14:textId="7298B34B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256942" w14:paraId="59436BFB" w14:textId="77777777" w:rsidTr="005A4377">
        <w:tc>
          <w:tcPr>
            <w:tcW w:w="1129" w:type="dxa"/>
            <w:shd w:val="clear" w:color="auto" w:fill="auto"/>
          </w:tcPr>
          <w:p w14:paraId="58C0AE01" w14:textId="67232859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196" w:type="dxa"/>
            <w:shd w:val="clear" w:color="auto" w:fill="auto"/>
          </w:tcPr>
          <w:p w14:paraId="72E03A2C" w14:textId="4ACFD1F2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Cllr James to consider options for land purchase in the parish with a view to developing community assets. </w:t>
            </w:r>
          </w:p>
        </w:tc>
        <w:tc>
          <w:tcPr>
            <w:tcW w:w="3163" w:type="dxa"/>
            <w:shd w:val="clear" w:color="auto" w:fill="auto"/>
          </w:tcPr>
          <w:p w14:paraId="1F2493B6" w14:textId="21B6152C" w:rsidR="00256942" w:rsidRDefault="00256942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 James </w:t>
            </w:r>
          </w:p>
        </w:tc>
      </w:tr>
      <w:tr w:rsidR="00256942" w14:paraId="2AB332E1" w14:textId="77777777" w:rsidTr="005A4377">
        <w:tc>
          <w:tcPr>
            <w:tcW w:w="1129" w:type="dxa"/>
          </w:tcPr>
          <w:p w14:paraId="0A92653D" w14:textId="0923A7FF" w:rsidR="00256942" w:rsidRDefault="00F93528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15.3</w:t>
            </w:r>
          </w:p>
        </w:tc>
        <w:tc>
          <w:tcPr>
            <w:tcW w:w="5196" w:type="dxa"/>
          </w:tcPr>
          <w:p w14:paraId="2D427B9A" w14:textId="38303B9D" w:rsidR="00256942" w:rsidRPr="00455A4E" w:rsidRDefault="00F93528" w:rsidP="00256942">
            <w:pPr>
              <w:rPr>
                <w:rFonts w:ascii="Calibri" w:hAnsi="Calibri"/>
                <w:sz w:val="22"/>
                <w:szCs w:val="22"/>
              </w:rPr>
            </w:pPr>
            <w:r w:rsidRPr="00455A4E">
              <w:rPr>
                <w:rFonts w:ascii="Calibri" w:hAnsi="Calibri"/>
                <w:sz w:val="22"/>
                <w:szCs w:val="22"/>
              </w:rPr>
              <w:t xml:space="preserve">Fees and Charges policy to incorporate schedule on concessions and requirements for deposits </w:t>
            </w:r>
          </w:p>
        </w:tc>
        <w:tc>
          <w:tcPr>
            <w:tcW w:w="3163" w:type="dxa"/>
          </w:tcPr>
          <w:p w14:paraId="6A8C7D63" w14:textId="61E99607" w:rsidR="00256942" w:rsidRPr="00455A4E" w:rsidRDefault="00F93528" w:rsidP="00256942">
            <w:pPr>
              <w:rPr>
                <w:rFonts w:ascii="Calibri" w:hAnsi="Calibri"/>
                <w:sz w:val="22"/>
                <w:szCs w:val="22"/>
              </w:rPr>
            </w:pPr>
            <w:r w:rsidRPr="00455A4E">
              <w:rPr>
                <w:rFonts w:ascii="Calibri" w:hAnsi="Calibri"/>
                <w:sz w:val="22"/>
                <w:szCs w:val="22"/>
              </w:rPr>
              <w:t xml:space="preserve">Cllr James </w:t>
            </w:r>
          </w:p>
        </w:tc>
      </w:tr>
      <w:tr w:rsidR="00F93528" w14:paraId="51D5278D" w14:textId="77777777" w:rsidTr="005A4377">
        <w:tc>
          <w:tcPr>
            <w:tcW w:w="1129" w:type="dxa"/>
          </w:tcPr>
          <w:p w14:paraId="053FA2CF" w14:textId="4A8BFADB" w:rsidR="00F93528" w:rsidRDefault="00F93528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15.4.2</w:t>
            </w:r>
          </w:p>
        </w:tc>
        <w:tc>
          <w:tcPr>
            <w:tcW w:w="5196" w:type="dxa"/>
          </w:tcPr>
          <w:p w14:paraId="75559585" w14:textId="29B15ACA" w:rsidR="00F93528" w:rsidRPr="00455A4E" w:rsidRDefault="00F93528" w:rsidP="00256942">
            <w:pPr>
              <w:rPr>
                <w:rFonts w:ascii="Calibri" w:hAnsi="Calibri"/>
                <w:sz w:val="22"/>
                <w:szCs w:val="22"/>
              </w:rPr>
            </w:pPr>
            <w:r w:rsidRPr="00455A4E">
              <w:rPr>
                <w:rFonts w:ascii="Calibri" w:hAnsi="Calibri"/>
                <w:sz w:val="22"/>
                <w:szCs w:val="22"/>
              </w:rPr>
              <w:t>Notice of rate being hourly to be added to the hire rate schedule</w:t>
            </w:r>
          </w:p>
        </w:tc>
        <w:tc>
          <w:tcPr>
            <w:tcW w:w="3163" w:type="dxa"/>
          </w:tcPr>
          <w:p w14:paraId="6F56039A" w14:textId="4EC3DB5E" w:rsidR="00F93528" w:rsidRPr="00455A4E" w:rsidRDefault="00F93528" w:rsidP="00256942">
            <w:pPr>
              <w:rPr>
                <w:rFonts w:ascii="Calibri" w:hAnsi="Calibri"/>
                <w:sz w:val="22"/>
                <w:szCs w:val="22"/>
              </w:rPr>
            </w:pPr>
            <w:r w:rsidRPr="00455A4E">
              <w:rPr>
                <w:rFonts w:ascii="Calibri" w:hAnsi="Calibri"/>
                <w:sz w:val="22"/>
                <w:szCs w:val="22"/>
              </w:rPr>
              <w:t xml:space="preserve">Finance Manager </w:t>
            </w:r>
          </w:p>
        </w:tc>
      </w:tr>
      <w:tr w:rsidR="00F93528" w14:paraId="32AADA1E" w14:textId="77777777" w:rsidTr="005A4377">
        <w:tc>
          <w:tcPr>
            <w:tcW w:w="1129" w:type="dxa"/>
          </w:tcPr>
          <w:p w14:paraId="29D34F3A" w14:textId="5855B84C" w:rsidR="00F93528" w:rsidRDefault="00F93528" w:rsidP="0025694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18.4</w:t>
            </w:r>
          </w:p>
        </w:tc>
        <w:tc>
          <w:tcPr>
            <w:tcW w:w="5196" w:type="dxa"/>
          </w:tcPr>
          <w:p w14:paraId="2A932509" w14:textId="01C61F4D" w:rsidR="00F93528" w:rsidRPr="00455A4E" w:rsidRDefault="00F93528" w:rsidP="00256942">
            <w:pPr>
              <w:rPr>
                <w:rFonts w:ascii="Calibri" w:hAnsi="Calibri"/>
                <w:sz w:val="22"/>
                <w:szCs w:val="22"/>
              </w:rPr>
            </w:pPr>
            <w:r w:rsidRPr="00455A4E">
              <w:rPr>
                <w:rFonts w:ascii="Calibri" w:hAnsi="Calibri"/>
                <w:sz w:val="22"/>
                <w:szCs w:val="22"/>
              </w:rPr>
              <w:t xml:space="preserve">Clerk to write to Shinfield players offering grant on match funding basis </w:t>
            </w:r>
          </w:p>
        </w:tc>
        <w:tc>
          <w:tcPr>
            <w:tcW w:w="3163" w:type="dxa"/>
          </w:tcPr>
          <w:p w14:paraId="6A009040" w14:textId="0ECCEA85" w:rsidR="00F93528" w:rsidRPr="00455A4E" w:rsidRDefault="00C327E9" w:rsidP="00256942">
            <w:pPr>
              <w:rPr>
                <w:rFonts w:ascii="Calibri" w:hAnsi="Calibri"/>
                <w:sz w:val="22"/>
                <w:szCs w:val="22"/>
              </w:rPr>
            </w:pPr>
            <w:r w:rsidRPr="00455A4E">
              <w:rPr>
                <w:rFonts w:ascii="Calibri" w:hAnsi="Calibri"/>
                <w:sz w:val="22"/>
                <w:szCs w:val="22"/>
              </w:rPr>
              <w:t xml:space="preserve">Clerk </w:t>
            </w:r>
          </w:p>
        </w:tc>
      </w:tr>
    </w:tbl>
    <w:p w14:paraId="3CD780BE" w14:textId="77777777" w:rsidR="00256942" w:rsidRPr="00067D85" w:rsidRDefault="00256942" w:rsidP="008732E9">
      <w:pPr>
        <w:rPr>
          <w:rFonts w:ascii="Calibri" w:hAnsi="Calibri" w:cs="Arial"/>
        </w:rPr>
      </w:pPr>
    </w:p>
    <w:sectPr w:rsidR="00256942" w:rsidRPr="00067D85" w:rsidSect="000941C1">
      <w:headerReference w:type="default" r:id="rId8"/>
      <w:footerReference w:type="default" r:id="rId9"/>
      <w:headerReference w:type="first" r:id="rId10"/>
      <w:footerReference w:type="first" r:id="rId11"/>
      <w:type w:val="oddPage"/>
      <w:pgSz w:w="11909" w:h="16834" w:code="9"/>
      <w:pgMar w:top="1440" w:right="1277" w:bottom="1440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F5631" w14:textId="77777777" w:rsidR="00B52E60" w:rsidRDefault="00B52E60">
      <w:r>
        <w:separator/>
      </w:r>
    </w:p>
  </w:endnote>
  <w:endnote w:type="continuationSeparator" w:id="0">
    <w:p w14:paraId="7DB49C25" w14:textId="77777777" w:rsidR="00B52E60" w:rsidRDefault="00B5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hotina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D527E" w14:textId="77777777" w:rsidR="00734C73" w:rsidRPr="000D42D6" w:rsidRDefault="00734C73">
    <w:pPr>
      <w:pStyle w:val="BodyText"/>
    </w:pPr>
    <w:r>
      <w:tab/>
    </w:r>
    <w:r w:rsidRPr="000D42D6">
      <w:fldChar w:fldCharType="begin"/>
    </w:r>
    <w:r w:rsidRPr="000D42D6">
      <w:instrText xml:space="preserve"> PAGE   \* MERGEFORMAT </w:instrText>
    </w:r>
    <w:r w:rsidRPr="000D42D6">
      <w:fldChar w:fldCharType="separate"/>
    </w:r>
    <w:r>
      <w:rPr>
        <w:noProof/>
      </w:rPr>
      <w:t>3</w:t>
    </w:r>
    <w:r w:rsidRPr="000D42D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1140B" w14:textId="732F5D15" w:rsidR="00734C73" w:rsidRDefault="00910AF4" w:rsidP="00F222E8">
    <w:pPr>
      <w:pStyle w:val="BodyText"/>
      <w:tabs>
        <w:tab w:val="right" w:pos="9639"/>
      </w:tabs>
      <w:rPr>
        <w:i/>
      </w:rPr>
    </w:pPr>
    <w:r>
      <w:rPr>
        <w:i/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D601167" wp14:editId="7CB2D201">
              <wp:simplePos x="0" y="0"/>
              <wp:positionH relativeFrom="column">
                <wp:posOffset>-52705</wp:posOffset>
              </wp:positionH>
              <wp:positionV relativeFrom="paragraph">
                <wp:posOffset>64135</wp:posOffset>
              </wp:positionV>
              <wp:extent cx="2404110" cy="5969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110" cy="596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F9AA78" w14:textId="77777777" w:rsidR="00734C73" w:rsidRPr="00F222E8" w:rsidRDefault="00734C73" w:rsidP="00F222E8">
                          <w:pP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</w:pP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Shinfield Parish </w:t>
                          </w:r>
                          <w: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Council, serving</w:t>
                          </w: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the communities of </w:t>
                          </w: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br/>
                            <w:t>Grazeley, Ryeish Green, Shinfield North, Shinfield village, Spencers Wood and Three Mile Cross.</w:t>
                          </w:r>
                        </w:p>
                        <w:p w14:paraId="6C0D7EEE" w14:textId="77777777" w:rsidR="00734C73" w:rsidRPr="00090DEF" w:rsidRDefault="00734C73" w:rsidP="00892977">
                          <w:pP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6011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.15pt;margin-top:5.05pt;width:189.3pt;height:47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" strokecolor="white">
              <v:textbox style="mso-fit-shape-to-text:t">
                <w:txbxContent>
                  <w:p w14:paraId="13F9AA78" w14:textId="77777777" w:rsidR="00734C73" w:rsidRPr="00F222E8" w:rsidRDefault="00734C73" w:rsidP="00F222E8">
                    <w:pP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Shinfield Parish </w:t>
                    </w:r>
                    <w: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Council, serving</w:t>
                    </w: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the communities of </w:t>
                    </w: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br/>
                      <w:t>Grazeley, Ryeish Green, Shinfield North, Shinfield village, Spencers Wood and Three Mile Cross.</w:t>
                    </w:r>
                  </w:p>
                  <w:p w14:paraId="6C0D7EEE" w14:textId="77777777" w:rsidR="00734C73" w:rsidRPr="00090DEF" w:rsidRDefault="00734C73" w:rsidP="00892977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34C73">
      <w:rPr>
        <w:i/>
      </w:rPr>
      <w:tab/>
    </w:r>
    <w:r>
      <w:rPr>
        <w:i/>
        <w:noProof/>
      </w:rPr>
      <w:drawing>
        <wp:inline distT="0" distB="0" distL="0" distR="0" wp14:anchorId="49887B94" wp14:editId="6BCFFB57">
          <wp:extent cx="9144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34C73">
      <w:rPr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91933" w14:textId="77777777" w:rsidR="00B52E60" w:rsidRDefault="00B52E60">
      <w:r>
        <w:separator/>
      </w:r>
    </w:p>
  </w:footnote>
  <w:footnote w:type="continuationSeparator" w:id="0">
    <w:p w14:paraId="1A075E66" w14:textId="77777777" w:rsidR="00B52E60" w:rsidRDefault="00B52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4DB48" w14:textId="77777777" w:rsidR="00734C73" w:rsidRDefault="00455A4E">
    <w:pPr>
      <w:pStyle w:val="Header"/>
    </w:pPr>
    <w:r>
      <w:rPr>
        <w:noProof/>
      </w:rPr>
      <w:pict w14:anchorId="7A8D09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54" type="#_x0000_t136" style="position:absolute;left:0;text-align:left;margin-left:0;margin-top:0;width:418.5pt;height:251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15"/>
      <w:gridCol w:w="1995"/>
    </w:tblGrid>
    <w:tr w:rsidR="00734C73" w14:paraId="311423F5" w14:textId="77777777" w:rsidTr="00EB05F3">
      <w:tc>
        <w:tcPr>
          <w:tcW w:w="1515" w:type="dxa"/>
          <w:shd w:val="clear" w:color="auto" w:fill="auto"/>
        </w:tcPr>
        <w:p w14:paraId="69788489" w14:textId="77777777" w:rsidR="00734C73" w:rsidRDefault="00734C73" w:rsidP="00EB05F3">
          <w:pPr>
            <w:pStyle w:val="Header1"/>
            <w:tabs>
              <w:tab w:val="clear" w:pos="4820"/>
              <w:tab w:val="left" w:pos="6521"/>
            </w:tabs>
            <w:ind w:left="0" w:firstLine="0"/>
          </w:pPr>
          <w:r>
            <w:t>Minutes approved on:</w:t>
          </w:r>
        </w:p>
      </w:tc>
      <w:tc>
        <w:tcPr>
          <w:tcW w:w="1995" w:type="dxa"/>
          <w:shd w:val="clear" w:color="auto" w:fill="auto"/>
        </w:tcPr>
        <w:p w14:paraId="4F815E86" w14:textId="77777777" w:rsidR="00734C73" w:rsidRDefault="00734C73" w:rsidP="00EB05F3">
          <w:pPr>
            <w:pStyle w:val="Header1"/>
            <w:tabs>
              <w:tab w:val="clear" w:pos="4820"/>
              <w:tab w:val="left" w:pos="6521"/>
            </w:tabs>
            <w:ind w:left="0" w:firstLine="0"/>
          </w:pPr>
        </w:p>
      </w:tc>
    </w:tr>
  </w:tbl>
  <w:p w14:paraId="6CB42958" w14:textId="1AD74509" w:rsidR="00734C73" w:rsidRDefault="00910AF4" w:rsidP="00F222E8">
    <w:pPr>
      <w:pStyle w:val="Header1"/>
      <w:tabs>
        <w:tab w:val="clear" w:pos="4820"/>
        <w:tab w:val="left" w:pos="6521"/>
      </w:tabs>
      <w:ind w:left="6521" w:hanging="6521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FA8E4D9" wp14:editId="69346A1A">
          <wp:simplePos x="0" y="0"/>
          <wp:positionH relativeFrom="column">
            <wp:posOffset>-175260</wp:posOffset>
          </wp:positionH>
          <wp:positionV relativeFrom="paragraph">
            <wp:posOffset>139065</wp:posOffset>
          </wp:positionV>
          <wp:extent cx="2355215" cy="99187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5215" cy="991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4C73">
      <w:tab/>
    </w:r>
    <w:r w:rsidR="00734C73" w:rsidRPr="00892977">
      <w:t>Clerk: Mr</w:t>
    </w:r>
    <w:r w:rsidR="00966DEB">
      <w:t xml:space="preserve"> M. Balbini</w:t>
    </w:r>
    <w:r w:rsidR="00734C73" w:rsidRPr="00892977">
      <w:br/>
      <w:t>Shinfield Parish Hall</w:t>
    </w:r>
    <w:r w:rsidR="00734C73" w:rsidRPr="00892977">
      <w:br/>
      <w:t>School Green</w:t>
    </w:r>
    <w:r w:rsidR="00734C73" w:rsidRPr="00892977">
      <w:br/>
      <w:t>Shinfield</w:t>
    </w:r>
    <w:r w:rsidR="00734C73" w:rsidRPr="00892977">
      <w:br/>
    </w:r>
    <w:r w:rsidR="00734C73">
      <w:rPr>
        <w:iCs/>
      </w:rPr>
      <w:t>Reading</w:t>
    </w:r>
    <w:r w:rsidR="00734C73" w:rsidRPr="00892977">
      <w:rPr>
        <w:iCs/>
      </w:rPr>
      <w:br/>
      <w:t xml:space="preserve">RG2 9EH </w:t>
    </w:r>
    <w:r w:rsidR="00734C73" w:rsidRPr="00892977">
      <w:rPr>
        <w:iCs/>
      </w:rPr>
      <w:br/>
      <w:t>Tel: (0118) 988 8220</w:t>
    </w:r>
    <w:r w:rsidR="00734C73">
      <w:rPr>
        <w:iCs/>
      </w:rPr>
      <w:br/>
    </w:r>
    <w:r w:rsidR="00734C73" w:rsidRPr="00892977">
      <w:t xml:space="preserve">E-mail: clerk@shinfieldparish.gov.uk </w:t>
    </w:r>
    <w:r w:rsidR="00734C73" w:rsidRPr="00892977">
      <w:br/>
      <w:t>www.shinfieldparish.gov.uk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295F7C"/>
    <w:multiLevelType w:val="multilevel"/>
    <w:tmpl w:val="B52267B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2E36052"/>
    <w:multiLevelType w:val="multilevel"/>
    <w:tmpl w:val="DE388F4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5525D42"/>
    <w:multiLevelType w:val="multilevel"/>
    <w:tmpl w:val="963AB52C"/>
    <w:lvl w:ilvl="0">
      <w:start w:val="1"/>
      <w:numFmt w:val="decimal"/>
      <w:pStyle w:val="Lis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Listtwo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C746186"/>
    <w:multiLevelType w:val="multilevel"/>
    <w:tmpl w:val="219233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179A278C"/>
    <w:multiLevelType w:val="hybridMultilevel"/>
    <w:tmpl w:val="26E6A388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17EB47DD"/>
    <w:multiLevelType w:val="hybridMultilevel"/>
    <w:tmpl w:val="63144E42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1BEA215D"/>
    <w:multiLevelType w:val="multilevel"/>
    <w:tmpl w:val="4212421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1E6414AE"/>
    <w:multiLevelType w:val="hybridMultilevel"/>
    <w:tmpl w:val="2AC67810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" w15:restartNumberingAfterBreak="0">
    <w:nsid w:val="24371672"/>
    <w:multiLevelType w:val="multilevel"/>
    <w:tmpl w:val="754EB8EA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26926C35"/>
    <w:multiLevelType w:val="hybridMultilevel"/>
    <w:tmpl w:val="D84A142C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 w15:restartNumberingAfterBreak="0">
    <w:nsid w:val="2C1D1955"/>
    <w:multiLevelType w:val="hybridMultilevel"/>
    <w:tmpl w:val="ECC000D0"/>
    <w:lvl w:ilvl="0" w:tplc="0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2" w15:restartNumberingAfterBreak="0">
    <w:nsid w:val="2CED2CB5"/>
    <w:multiLevelType w:val="multilevel"/>
    <w:tmpl w:val="475262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2CF44E21"/>
    <w:multiLevelType w:val="hybridMultilevel"/>
    <w:tmpl w:val="B534FAE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722B36"/>
    <w:multiLevelType w:val="hybridMultilevel"/>
    <w:tmpl w:val="E4460FF8"/>
    <w:lvl w:ilvl="0" w:tplc="0809000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4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1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8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3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037" w:hanging="360"/>
      </w:pPr>
      <w:rPr>
        <w:rFonts w:ascii="Wingdings" w:hAnsi="Wingdings" w:hint="default"/>
      </w:rPr>
    </w:lvl>
  </w:abstractNum>
  <w:abstractNum w:abstractNumId="15" w15:restartNumberingAfterBreak="0">
    <w:nsid w:val="32047C44"/>
    <w:multiLevelType w:val="hybridMultilevel"/>
    <w:tmpl w:val="231A0E52"/>
    <w:lvl w:ilvl="0" w:tplc="0809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16" w15:restartNumberingAfterBreak="0">
    <w:nsid w:val="32907A2C"/>
    <w:multiLevelType w:val="hybridMultilevel"/>
    <w:tmpl w:val="6D82A98C"/>
    <w:lvl w:ilvl="0" w:tplc="080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17" w15:restartNumberingAfterBreak="0">
    <w:nsid w:val="37E75D26"/>
    <w:multiLevelType w:val="multilevel"/>
    <w:tmpl w:val="7D6C04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9CD31B8"/>
    <w:multiLevelType w:val="hybridMultilevel"/>
    <w:tmpl w:val="EBB41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E1510"/>
    <w:multiLevelType w:val="hybridMultilevel"/>
    <w:tmpl w:val="71B6C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30427"/>
    <w:multiLevelType w:val="hybridMultilevel"/>
    <w:tmpl w:val="1D0A647E"/>
    <w:lvl w:ilvl="0" w:tplc="08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1" w15:restartNumberingAfterBreak="0">
    <w:nsid w:val="3D1634A7"/>
    <w:multiLevelType w:val="hybridMultilevel"/>
    <w:tmpl w:val="6DA4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206D7"/>
    <w:multiLevelType w:val="hybridMultilevel"/>
    <w:tmpl w:val="22CAE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F13D9"/>
    <w:multiLevelType w:val="multilevel"/>
    <w:tmpl w:val="79AADD36"/>
    <w:lvl w:ilvl="0">
      <w:start w:val="1"/>
      <w:numFmt w:val="decimal"/>
      <w:lvlText w:val="%1.0"/>
      <w:lvlJc w:val="left"/>
      <w:pPr>
        <w:ind w:left="148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4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1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712" w:hanging="1440"/>
      </w:pPr>
      <w:rPr>
        <w:rFonts w:hint="default"/>
      </w:rPr>
    </w:lvl>
  </w:abstractNum>
  <w:abstractNum w:abstractNumId="24" w15:restartNumberingAfterBreak="0">
    <w:nsid w:val="43585A43"/>
    <w:multiLevelType w:val="hybridMultilevel"/>
    <w:tmpl w:val="24CE4A2C"/>
    <w:lvl w:ilvl="0" w:tplc="0809001B">
      <w:start w:val="1"/>
      <w:numFmt w:val="lowerRoman"/>
      <w:lvlText w:val="%1."/>
      <w:lvlJc w:val="right"/>
      <w:pPr>
        <w:ind w:left="3230" w:hanging="360"/>
      </w:pPr>
    </w:lvl>
    <w:lvl w:ilvl="1" w:tplc="08090019" w:tentative="1">
      <w:start w:val="1"/>
      <w:numFmt w:val="lowerLetter"/>
      <w:lvlText w:val="%2."/>
      <w:lvlJc w:val="left"/>
      <w:pPr>
        <w:ind w:left="3950" w:hanging="360"/>
      </w:pPr>
    </w:lvl>
    <w:lvl w:ilvl="2" w:tplc="0809001B" w:tentative="1">
      <w:start w:val="1"/>
      <w:numFmt w:val="lowerRoman"/>
      <w:lvlText w:val="%3."/>
      <w:lvlJc w:val="right"/>
      <w:pPr>
        <w:ind w:left="4670" w:hanging="180"/>
      </w:pPr>
    </w:lvl>
    <w:lvl w:ilvl="3" w:tplc="0809000F" w:tentative="1">
      <w:start w:val="1"/>
      <w:numFmt w:val="decimal"/>
      <w:lvlText w:val="%4."/>
      <w:lvlJc w:val="left"/>
      <w:pPr>
        <w:ind w:left="5390" w:hanging="360"/>
      </w:pPr>
    </w:lvl>
    <w:lvl w:ilvl="4" w:tplc="08090019" w:tentative="1">
      <w:start w:val="1"/>
      <w:numFmt w:val="lowerLetter"/>
      <w:lvlText w:val="%5."/>
      <w:lvlJc w:val="left"/>
      <w:pPr>
        <w:ind w:left="6110" w:hanging="360"/>
      </w:pPr>
    </w:lvl>
    <w:lvl w:ilvl="5" w:tplc="0809001B" w:tentative="1">
      <w:start w:val="1"/>
      <w:numFmt w:val="lowerRoman"/>
      <w:lvlText w:val="%6."/>
      <w:lvlJc w:val="right"/>
      <w:pPr>
        <w:ind w:left="6830" w:hanging="180"/>
      </w:pPr>
    </w:lvl>
    <w:lvl w:ilvl="6" w:tplc="0809000F" w:tentative="1">
      <w:start w:val="1"/>
      <w:numFmt w:val="decimal"/>
      <w:lvlText w:val="%7."/>
      <w:lvlJc w:val="left"/>
      <w:pPr>
        <w:ind w:left="7550" w:hanging="360"/>
      </w:pPr>
    </w:lvl>
    <w:lvl w:ilvl="7" w:tplc="08090019" w:tentative="1">
      <w:start w:val="1"/>
      <w:numFmt w:val="lowerLetter"/>
      <w:lvlText w:val="%8."/>
      <w:lvlJc w:val="left"/>
      <w:pPr>
        <w:ind w:left="8270" w:hanging="360"/>
      </w:pPr>
    </w:lvl>
    <w:lvl w:ilvl="8" w:tplc="0809001B" w:tentative="1">
      <w:start w:val="1"/>
      <w:numFmt w:val="lowerRoman"/>
      <w:lvlText w:val="%9."/>
      <w:lvlJc w:val="right"/>
      <w:pPr>
        <w:ind w:left="8990" w:hanging="180"/>
      </w:pPr>
    </w:lvl>
  </w:abstractNum>
  <w:abstractNum w:abstractNumId="25" w15:restartNumberingAfterBreak="0">
    <w:nsid w:val="437F1D4F"/>
    <w:multiLevelType w:val="hybridMultilevel"/>
    <w:tmpl w:val="1C240610"/>
    <w:lvl w:ilvl="0" w:tplc="08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</w:abstractNum>
  <w:abstractNum w:abstractNumId="26" w15:restartNumberingAfterBreak="0">
    <w:nsid w:val="4398518C"/>
    <w:multiLevelType w:val="hybridMultilevel"/>
    <w:tmpl w:val="5AF26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24531F"/>
    <w:multiLevelType w:val="multilevel"/>
    <w:tmpl w:val="361C5BA8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8" w15:restartNumberingAfterBreak="0">
    <w:nsid w:val="452B4D86"/>
    <w:multiLevelType w:val="hybridMultilevel"/>
    <w:tmpl w:val="ADEA9086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9" w15:restartNumberingAfterBreak="0">
    <w:nsid w:val="47BB237E"/>
    <w:multiLevelType w:val="hybridMultilevel"/>
    <w:tmpl w:val="813C68A4"/>
    <w:lvl w:ilvl="0" w:tplc="08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0" w15:restartNumberingAfterBreak="0">
    <w:nsid w:val="48E41BFB"/>
    <w:multiLevelType w:val="hybridMultilevel"/>
    <w:tmpl w:val="3E884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D346D"/>
    <w:multiLevelType w:val="hybridMultilevel"/>
    <w:tmpl w:val="0FCAF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E48D6"/>
    <w:multiLevelType w:val="hybridMultilevel"/>
    <w:tmpl w:val="1FE4C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02485"/>
    <w:multiLevelType w:val="multilevel"/>
    <w:tmpl w:val="990602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B7737E3"/>
    <w:multiLevelType w:val="hybridMultilevel"/>
    <w:tmpl w:val="994688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025EA"/>
    <w:multiLevelType w:val="hybridMultilevel"/>
    <w:tmpl w:val="748EF8E0"/>
    <w:lvl w:ilvl="0" w:tplc="080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6" w15:restartNumberingAfterBreak="0">
    <w:nsid w:val="5CAA27CC"/>
    <w:multiLevelType w:val="multilevel"/>
    <w:tmpl w:val="3AE49A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56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2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560" w:hanging="1440"/>
      </w:pPr>
      <w:rPr>
        <w:rFonts w:hint="default"/>
        <w:b/>
      </w:rPr>
    </w:lvl>
  </w:abstractNum>
  <w:abstractNum w:abstractNumId="37" w15:restartNumberingAfterBreak="0">
    <w:nsid w:val="62022154"/>
    <w:multiLevelType w:val="hybridMultilevel"/>
    <w:tmpl w:val="AAC01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C6D86"/>
    <w:multiLevelType w:val="hybridMultilevel"/>
    <w:tmpl w:val="F3BE7688"/>
    <w:lvl w:ilvl="0" w:tplc="08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9" w15:restartNumberingAfterBreak="0">
    <w:nsid w:val="6B323A1B"/>
    <w:multiLevelType w:val="hybridMultilevel"/>
    <w:tmpl w:val="B6A8B89E"/>
    <w:lvl w:ilvl="0" w:tplc="08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40" w15:restartNumberingAfterBreak="0">
    <w:nsid w:val="6C6232D7"/>
    <w:multiLevelType w:val="hybridMultilevel"/>
    <w:tmpl w:val="A02639A4"/>
    <w:lvl w:ilvl="0" w:tplc="080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41" w15:restartNumberingAfterBreak="0">
    <w:nsid w:val="787A38C4"/>
    <w:multiLevelType w:val="multilevel"/>
    <w:tmpl w:val="FC2E247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A392046"/>
    <w:multiLevelType w:val="hybridMultilevel"/>
    <w:tmpl w:val="AEA43F28"/>
    <w:lvl w:ilvl="0" w:tplc="080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3" w15:restartNumberingAfterBreak="0">
    <w:nsid w:val="7A945818"/>
    <w:multiLevelType w:val="hybridMultilevel"/>
    <w:tmpl w:val="40FC556A"/>
    <w:lvl w:ilvl="0" w:tplc="080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39"/>
  </w:num>
  <w:num w:numId="4">
    <w:abstractNumId w:val="16"/>
  </w:num>
  <w:num w:numId="5">
    <w:abstractNumId w:val="42"/>
  </w:num>
  <w:num w:numId="6">
    <w:abstractNumId w:val="35"/>
  </w:num>
  <w:num w:numId="7">
    <w:abstractNumId w:val="36"/>
  </w:num>
  <w:num w:numId="8">
    <w:abstractNumId w:val="14"/>
  </w:num>
  <w:num w:numId="9">
    <w:abstractNumId w:val="20"/>
  </w:num>
  <w:num w:numId="10">
    <w:abstractNumId w:val="24"/>
  </w:num>
  <w:num w:numId="11">
    <w:abstractNumId w:val="29"/>
  </w:num>
  <w:num w:numId="12">
    <w:abstractNumId w:val="25"/>
  </w:num>
  <w:num w:numId="13">
    <w:abstractNumId w:val="23"/>
  </w:num>
  <w:num w:numId="14">
    <w:abstractNumId w:val="32"/>
  </w:num>
  <w:num w:numId="15">
    <w:abstractNumId w:val="13"/>
  </w:num>
  <w:num w:numId="16">
    <w:abstractNumId w:val="41"/>
  </w:num>
  <w:num w:numId="17">
    <w:abstractNumId w:val="17"/>
  </w:num>
  <w:num w:numId="18">
    <w:abstractNumId w:val="1"/>
  </w:num>
  <w:num w:numId="19">
    <w:abstractNumId w:val="7"/>
  </w:num>
  <w:num w:numId="20">
    <w:abstractNumId w:val="6"/>
  </w:num>
  <w:num w:numId="21">
    <w:abstractNumId w:val="37"/>
  </w:num>
  <w:num w:numId="22">
    <w:abstractNumId w:val="5"/>
  </w:num>
  <w:num w:numId="23">
    <w:abstractNumId w:val="8"/>
  </w:num>
  <w:num w:numId="24">
    <w:abstractNumId w:val="11"/>
  </w:num>
  <w:num w:numId="25">
    <w:abstractNumId w:val="43"/>
  </w:num>
  <w:num w:numId="26">
    <w:abstractNumId w:val="10"/>
  </w:num>
  <w:num w:numId="27">
    <w:abstractNumId w:val="40"/>
  </w:num>
  <w:num w:numId="28">
    <w:abstractNumId w:val="18"/>
  </w:num>
  <w:num w:numId="29">
    <w:abstractNumId w:val="34"/>
  </w:num>
  <w:num w:numId="30">
    <w:abstractNumId w:val="19"/>
  </w:num>
  <w:num w:numId="31">
    <w:abstractNumId w:val="26"/>
  </w:num>
  <w:num w:numId="32">
    <w:abstractNumId w:val="31"/>
  </w:num>
  <w:num w:numId="33">
    <w:abstractNumId w:val="30"/>
  </w:num>
  <w:num w:numId="34">
    <w:abstractNumId w:val="38"/>
  </w:num>
  <w:num w:numId="35">
    <w:abstractNumId w:val="28"/>
  </w:num>
  <w:num w:numId="36">
    <w:abstractNumId w:val="15"/>
  </w:num>
  <w:num w:numId="37">
    <w:abstractNumId w:val="22"/>
  </w:num>
  <w:num w:numId="38">
    <w:abstractNumId w:val="33"/>
  </w:num>
  <w:num w:numId="39">
    <w:abstractNumId w:val="4"/>
  </w:num>
  <w:num w:numId="40">
    <w:abstractNumId w:val="12"/>
  </w:num>
  <w:num w:numId="41">
    <w:abstractNumId w:val="2"/>
  </w:num>
  <w:num w:numId="42">
    <w:abstractNumId w:val="27"/>
  </w:num>
  <w:num w:numId="43">
    <w:abstractNumId w:val="9"/>
  </w:num>
  <w:num w:numId="44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defaultTabStop w:val="22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D4"/>
    <w:rsid w:val="0000151F"/>
    <w:rsid w:val="000016E3"/>
    <w:rsid w:val="00001759"/>
    <w:rsid w:val="00001A20"/>
    <w:rsid w:val="00001EB1"/>
    <w:rsid w:val="00001F2A"/>
    <w:rsid w:val="00002124"/>
    <w:rsid w:val="00004AC9"/>
    <w:rsid w:val="00005075"/>
    <w:rsid w:val="000065CD"/>
    <w:rsid w:val="00006AE3"/>
    <w:rsid w:val="000072BB"/>
    <w:rsid w:val="00007606"/>
    <w:rsid w:val="0001011C"/>
    <w:rsid w:val="00010549"/>
    <w:rsid w:val="00010BC1"/>
    <w:rsid w:val="00010DAE"/>
    <w:rsid w:val="00011612"/>
    <w:rsid w:val="00014418"/>
    <w:rsid w:val="00014DA6"/>
    <w:rsid w:val="00015A79"/>
    <w:rsid w:val="0001669B"/>
    <w:rsid w:val="00016B89"/>
    <w:rsid w:val="00017B11"/>
    <w:rsid w:val="00017C0E"/>
    <w:rsid w:val="000272CE"/>
    <w:rsid w:val="000273D7"/>
    <w:rsid w:val="00027503"/>
    <w:rsid w:val="00027D25"/>
    <w:rsid w:val="000316E1"/>
    <w:rsid w:val="00032266"/>
    <w:rsid w:val="0003290E"/>
    <w:rsid w:val="0003512A"/>
    <w:rsid w:val="00035447"/>
    <w:rsid w:val="0004077F"/>
    <w:rsid w:val="00040AC8"/>
    <w:rsid w:val="00041B88"/>
    <w:rsid w:val="000432AF"/>
    <w:rsid w:val="000446A7"/>
    <w:rsid w:val="00044FB7"/>
    <w:rsid w:val="00047C3E"/>
    <w:rsid w:val="00050D2F"/>
    <w:rsid w:val="000514D0"/>
    <w:rsid w:val="00051714"/>
    <w:rsid w:val="000620F0"/>
    <w:rsid w:val="000625E7"/>
    <w:rsid w:val="00062690"/>
    <w:rsid w:val="00062E80"/>
    <w:rsid w:val="00063B02"/>
    <w:rsid w:val="00066D46"/>
    <w:rsid w:val="00067D85"/>
    <w:rsid w:val="00070CCE"/>
    <w:rsid w:val="00070E22"/>
    <w:rsid w:val="0007205E"/>
    <w:rsid w:val="000738B8"/>
    <w:rsid w:val="000762A9"/>
    <w:rsid w:val="00077855"/>
    <w:rsid w:val="00080BBD"/>
    <w:rsid w:val="00080FAF"/>
    <w:rsid w:val="000817C4"/>
    <w:rsid w:val="00081C38"/>
    <w:rsid w:val="000864AA"/>
    <w:rsid w:val="00086934"/>
    <w:rsid w:val="00087681"/>
    <w:rsid w:val="0008780E"/>
    <w:rsid w:val="000908D1"/>
    <w:rsid w:val="00090F74"/>
    <w:rsid w:val="000913B8"/>
    <w:rsid w:val="00091611"/>
    <w:rsid w:val="00091ED6"/>
    <w:rsid w:val="000921B1"/>
    <w:rsid w:val="00092689"/>
    <w:rsid w:val="000931E9"/>
    <w:rsid w:val="000941C1"/>
    <w:rsid w:val="000946EC"/>
    <w:rsid w:val="00094910"/>
    <w:rsid w:val="0009544A"/>
    <w:rsid w:val="0009571D"/>
    <w:rsid w:val="00096031"/>
    <w:rsid w:val="000A0C9A"/>
    <w:rsid w:val="000A11E2"/>
    <w:rsid w:val="000A164F"/>
    <w:rsid w:val="000A1692"/>
    <w:rsid w:val="000A2A99"/>
    <w:rsid w:val="000A34C0"/>
    <w:rsid w:val="000A4616"/>
    <w:rsid w:val="000A4B2A"/>
    <w:rsid w:val="000A55DF"/>
    <w:rsid w:val="000A5798"/>
    <w:rsid w:val="000A58AF"/>
    <w:rsid w:val="000A5B85"/>
    <w:rsid w:val="000A74E4"/>
    <w:rsid w:val="000A7646"/>
    <w:rsid w:val="000B07D2"/>
    <w:rsid w:val="000B0F19"/>
    <w:rsid w:val="000B1847"/>
    <w:rsid w:val="000B32BE"/>
    <w:rsid w:val="000B37E2"/>
    <w:rsid w:val="000B37F8"/>
    <w:rsid w:val="000B57EB"/>
    <w:rsid w:val="000B62B7"/>
    <w:rsid w:val="000B7C1C"/>
    <w:rsid w:val="000C1738"/>
    <w:rsid w:val="000C25B5"/>
    <w:rsid w:val="000C2E7D"/>
    <w:rsid w:val="000C50DA"/>
    <w:rsid w:val="000C583C"/>
    <w:rsid w:val="000C5F2F"/>
    <w:rsid w:val="000C6C04"/>
    <w:rsid w:val="000C721F"/>
    <w:rsid w:val="000C73A0"/>
    <w:rsid w:val="000C73FC"/>
    <w:rsid w:val="000D15B5"/>
    <w:rsid w:val="000D2031"/>
    <w:rsid w:val="000D357E"/>
    <w:rsid w:val="000D38C5"/>
    <w:rsid w:val="000D42D6"/>
    <w:rsid w:val="000D4A46"/>
    <w:rsid w:val="000D4C12"/>
    <w:rsid w:val="000D6307"/>
    <w:rsid w:val="000D718F"/>
    <w:rsid w:val="000D76DB"/>
    <w:rsid w:val="000E0289"/>
    <w:rsid w:val="000E13E6"/>
    <w:rsid w:val="000E2342"/>
    <w:rsid w:val="000E283A"/>
    <w:rsid w:val="000E2CCF"/>
    <w:rsid w:val="000E3CC7"/>
    <w:rsid w:val="000E4D19"/>
    <w:rsid w:val="000E511E"/>
    <w:rsid w:val="000E541F"/>
    <w:rsid w:val="000E6457"/>
    <w:rsid w:val="000E7B59"/>
    <w:rsid w:val="000F0BAB"/>
    <w:rsid w:val="000F163A"/>
    <w:rsid w:val="000F1CB2"/>
    <w:rsid w:val="000F1F34"/>
    <w:rsid w:val="000F2072"/>
    <w:rsid w:val="000F2214"/>
    <w:rsid w:val="000F2236"/>
    <w:rsid w:val="000F31A0"/>
    <w:rsid w:val="000F3ED9"/>
    <w:rsid w:val="000F4536"/>
    <w:rsid w:val="000F45A0"/>
    <w:rsid w:val="000F5A53"/>
    <w:rsid w:val="000F670F"/>
    <w:rsid w:val="000F74AB"/>
    <w:rsid w:val="001008E2"/>
    <w:rsid w:val="00101029"/>
    <w:rsid w:val="00102FC6"/>
    <w:rsid w:val="0010366F"/>
    <w:rsid w:val="001041D1"/>
    <w:rsid w:val="001045DC"/>
    <w:rsid w:val="001063A2"/>
    <w:rsid w:val="00106FF3"/>
    <w:rsid w:val="0010738C"/>
    <w:rsid w:val="00110195"/>
    <w:rsid w:val="00110BFC"/>
    <w:rsid w:val="00111042"/>
    <w:rsid w:val="00112D2C"/>
    <w:rsid w:val="00112F7E"/>
    <w:rsid w:val="00114C4A"/>
    <w:rsid w:val="00116A08"/>
    <w:rsid w:val="001203F3"/>
    <w:rsid w:val="00120D35"/>
    <w:rsid w:val="00121340"/>
    <w:rsid w:val="001219EE"/>
    <w:rsid w:val="00122F1E"/>
    <w:rsid w:val="001231FA"/>
    <w:rsid w:val="00123C13"/>
    <w:rsid w:val="0012401D"/>
    <w:rsid w:val="00124CB6"/>
    <w:rsid w:val="00125C2E"/>
    <w:rsid w:val="00126B29"/>
    <w:rsid w:val="00131418"/>
    <w:rsid w:val="001328FB"/>
    <w:rsid w:val="0013451E"/>
    <w:rsid w:val="00134ED6"/>
    <w:rsid w:val="00135A83"/>
    <w:rsid w:val="00136B1E"/>
    <w:rsid w:val="001370F6"/>
    <w:rsid w:val="00137EEB"/>
    <w:rsid w:val="0014004D"/>
    <w:rsid w:val="00140916"/>
    <w:rsid w:val="00141D17"/>
    <w:rsid w:val="00142587"/>
    <w:rsid w:val="00146179"/>
    <w:rsid w:val="0014729F"/>
    <w:rsid w:val="001503C0"/>
    <w:rsid w:val="00150946"/>
    <w:rsid w:val="00150EAF"/>
    <w:rsid w:val="00151E30"/>
    <w:rsid w:val="001522FA"/>
    <w:rsid w:val="0015275A"/>
    <w:rsid w:val="00152981"/>
    <w:rsid w:val="00152BFE"/>
    <w:rsid w:val="0015365F"/>
    <w:rsid w:val="00153E2B"/>
    <w:rsid w:val="00154751"/>
    <w:rsid w:val="0015517A"/>
    <w:rsid w:val="00155B11"/>
    <w:rsid w:val="00155CDC"/>
    <w:rsid w:val="001569AC"/>
    <w:rsid w:val="00157BB1"/>
    <w:rsid w:val="001602D0"/>
    <w:rsid w:val="00162DAB"/>
    <w:rsid w:val="00162FDE"/>
    <w:rsid w:val="00163448"/>
    <w:rsid w:val="001639B6"/>
    <w:rsid w:val="00163C1B"/>
    <w:rsid w:val="001640D6"/>
    <w:rsid w:val="00164E53"/>
    <w:rsid w:val="00165B29"/>
    <w:rsid w:val="001665C8"/>
    <w:rsid w:val="00167836"/>
    <w:rsid w:val="00167F7A"/>
    <w:rsid w:val="0017205C"/>
    <w:rsid w:val="0017398F"/>
    <w:rsid w:val="00173C39"/>
    <w:rsid w:val="00174A68"/>
    <w:rsid w:val="0017679B"/>
    <w:rsid w:val="00177470"/>
    <w:rsid w:val="001810C0"/>
    <w:rsid w:val="0018133A"/>
    <w:rsid w:val="00181853"/>
    <w:rsid w:val="001820D2"/>
    <w:rsid w:val="00182406"/>
    <w:rsid w:val="00185618"/>
    <w:rsid w:val="00185C8A"/>
    <w:rsid w:val="00190315"/>
    <w:rsid w:val="0019200F"/>
    <w:rsid w:val="001935A3"/>
    <w:rsid w:val="00195E71"/>
    <w:rsid w:val="001A12E3"/>
    <w:rsid w:val="001A2219"/>
    <w:rsid w:val="001A2363"/>
    <w:rsid w:val="001A2F01"/>
    <w:rsid w:val="001A35E4"/>
    <w:rsid w:val="001A4705"/>
    <w:rsid w:val="001A5758"/>
    <w:rsid w:val="001A6E35"/>
    <w:rsid w:val="001A75FE"/>
    <w:rsid w:val="001B05C9"/>
    <w:rsid w:val="001B0807"/>
    <w:rsid w:val="001B1C1D"/>
    <w:rsid w:val="001B46EF"/>
    <w:rsid w:val="001B4704"/>
    <w:rsid w:val="001B5F77"/>
    <w:rsid w:val="001B61C3"/>
    <w:rsid w:val="001B6799"/>
    <w:rsid w:val="001B7696"/>
    <w:rsid w:val="001C13FB"/>
    <w:rsid w:val="001C1ADD"/>
    <w:rsid w:val="001C2885"/>
    <w:rsid w:val="001C2BA0"/>
    <w:rsid w:val="001C39FA"/>
    <w:rsid w:val="001C4838"/>
    <w:rsid w:val="001C4975"/>
    <w:rsid w:val="001C5410"/>
    <w:rsid w:val="001C667D"/>
    <w:rsid w:val="001C7540"/>
    <w:rsid w:val="001D1219"/>
    <w:rsid w:val="001D216C"/>
    <w:rsid w:val="001D42C9"/>
    <w:rsid w:val="001D4A69"/>
    <w:rsid w:val="001D5EF2"/>
    <w:rsid w:val="001D5F88"/>
    <w:rsid w:val="001D60F0"/>
    <w:rsid w:val="001D6F6C"/>
    <w:rsid w:val="001D7851"/>
    <w:rsid w:val="001E0B53"/>
    <w:rsid w:val="001E137D"/>
    <w:rsid w:val="001E1B71"/>
    <w:rsid w:val="001E21BC"/>
    <w:rsid w:val="001E30FF"/>
    <w:rsid w:val="001E4957"/>
    <w:rsid w:val="001E4D5C"/>
    <w:rsid w:val="001E5B87"/>
    <w:rsid w:val="001E7A1F"/>
    <w:rsid w:val="001F125F"/>
    <w:rsid w:val="001F1C03"/>
    <w:rsid w:val="001F20FB"/>
    <w:rsid w:val="001F239F"/>
    <w:rsid w:val="001F42F8"/>
    <w:rsid w:val="001F4D32"/>
    <w:rsid w:val="001F6040"/>
    <w:rsid w:val="001F66CF"/>
    <w:rsid w:val="001F675C"/>
    <w:rsid w:val="001F704F"/>
    <w:rsid w:val="001F71A2"/>
    <w:rsid w:val="001F7C73"/>
    <w:rsid w:val="002016D5"/>
    <w:rsid w:val="002033E3"/>
    <w:rsid w:val="00205FC8"/>
    <w:rsid w:val="00206058"/>
    <w:rsid w:val="002061AA"/>
    <w:rsid w:val="0020626D"/>
    <w:rsid w:val="00207325"/>
    <w:rsid w:val="002115A3"/>
    <w:rsid w:val="002124A1"/>
    <w:rsid w:val="00212D1C"/>
    <w:rsid w:val="00213034"/>
    <w:rsid w:val="0021339F"/>
    <w:rsid w:val="00214727"/>
    <w:rsid w:val="00214A4C"/>
    <w:rsid w:val="002156C3"/>
    <w:rsid w:val="00216382"/>
    <w:rsid w:val="0021640F"/>
    <w:rsid w:val="002165E6"/>
    <w:rsid w:val="00220745"/>
    <w:rsid w:val="002217C0"/>
    <w:rsid w:val="00221C79"/>
    <w:rsid w:val="002233AC"/>
    <w:rsid w:val="002242DB"/>
    <w:rsid w:val="0022519B"/>
    <w:rsid w:val="00225D85"/>
    <w:rsid w:val="00226754"/>
    <w:rsid w:val="002314F2"/>
    <w:rsid w:val="002319BC"/>
    <w:rsid w:val="00233471"/>
    <w:rsid w:val="00235545"/>
    <w:rsid w:val="00236650"/>
    <w:rsid w:val="00237D00"/>
    <w:rsid w:val="00240A23"/>
    <w:rsid w:val="00240E80"/>
    <w:rsid w:val="00241E48"/>
    <w:rsid w:val="0024270F"/>
    <w:rsid w:val="002438BA"/>
    <w:rsid w:val="00243C35"/>
    <w:rsid w:val="00243F78"/>
    <w:rsid w:val="00244F27"/>
    <w:rsid w:val="002450BF"/>
    <w:rsid w:val="00245547"/>
    <w:rsid w:val="00245DC6"/>
    <w:rsid w:val="00245E14"/>
    <w:rsid w:val="00247383"/>
    <w:rsid w:val="00247509"/>
    <w:rsid w:val="00247683"/>
    <w:rsid w:val="00247C15"/>
    <w:rsid w:val="00251695"/>
    <w:rsid w:val="0025322B"/>
    <w:rsid w:val="00254567"/>
    <w:rsid w:val="00254B3D"/>
    <w:rsid w:val="00254E75"/>
    <w:rsid w:val="00256942"/>
    <w:rsid w:val="00260B02"/>
    <w:rsid w:val="00260C91"/>
    <w:rsid w:val="00260FBA"/>
    <w:rsid w:val="002621FB"/>
    <w:rsid w:val="002629C9"/>
    <w:rsid w:val="00263B96"/>
    <w:rsid w:val="002650F9"/>
    <w:rsid w:val="0026515A"/>
    <w:rsid w:val="002708E2"/>
    <w:rsid w:val="00271DE7"/>
    <w:rsid w:val="00271EBD"/>
    <w:rsid w:val="00273594"/>
    <w:rsid w:val="002736D3"/>
    <w:rsid w:val="002741F2"/>
    <w:rsid w:val="00274719"/>
    <w:rsid w:val="0027473B"/>
    <w:rsid w:val="00274A17"/>
    <w:rsid w:val="00275F86"/>
    <w:rsid w:val="00277339"/>
    <w:rsid w:val="0028022D"/>
    <w:rsid w:val="00280398"/>
    <w:rsid w:val="00280E3C"/>
    <w:rsid w:val="002821E9"/>
    <w:rsid w:val="0028372D"/>
    <w:rsid w:val="002841E7"/>
    <w:rsid w:val="00284361"/>
    <w:rsid w:val="002868F2"/>
    <w:rsid w:val="00290C82"/>
    <w:rsid w:val="0029289C"/>
    <w:rsid w:val="0029372D"/>
    <w:rsid w:val="002937CD"/>
    <w:rsid w:val="002945CA"/>
    <w:rsid w:val="002963A0"/>
    <w:rsid w:val="00297547"/>
    <w:rsid w:val="0029771F"/>
    <w:rsid w:val="0029777B"/>
    <w:rsid w:val="002A15CD"/>
    <w:rsid w:val="002A1914"/>
    <w:rsid w:val="002A1CB1"/>
    <w:rsid w:val="002A3EBD"/>
    <w:rsid w:val="002A43F5"/>
    <w:rsid w:val="002A5549"/>
    <w:rsid w:val="002A63CC"/>
    <w:rsid w:val="002A7E0F"/>
    <w:rsid w:val="002B0BE9"/>
    <w:rsid w:val="002B1B4B"/>
    <w:rsid w:val="002B4A67"/>
    <w:rsid w:val="002B4FBA"/>
    <w:rsid w:val="002B64E9"/>
    <w:rsid w:val="002B6ED7"/>
    <w:rsid w:val="002B727D"/>
    <w:rsid w:val="002C129F"/>
    <w:rsid w:val="002C1660"/>
    <w:rsid w:val="002C208A"/>
    <w:rsid w:val="002C31A8"/>
    <w:rsid w:val="002C3C33"/>
    <w:rsid w:val="002C5B3D"/>
    <w:rsid w:val="002C5BD5"/>
    <w:rsid w:val="002C5E7D"/>
    <w:rsid w:val="002C5F1F"/>
    <w:rsid w:val="002C6CD4"/>
    <w:rsid w:val="002C703C"/>
    <w:rsid w:val="002C7EE4"/>
    <w:rsid w:val="002D1A6A"/>
    <w:rsid w:val="002D2B02"/>
    <w:rsid w:val="002D2B0B"/>
    <w:rsid w:val="002D33B4"/>
    <w:rsid w:val="002D3C97"/>
    <w:rsid w:val="002D5D69"/>
    <w:rsid w:val="002D63C0"/>
    <w:rsid w:val="002D65F9"/>
    <w:rsid w:val="002E0B51"/>
    <w:rsid w:val="002E0F22"/>
    <w:rsid w:val="002E1469"/>
    <w:rsid w:val="002E199E"/>
    <w:rsid w:val="002E24B7"/>
    <w:rsid w:val="002E3F61"/>
    <w:rsid w:val="002E447A"/>
    <w:rsid w:val="002E4795"/>
    <w:rsid w:val="002E7814"/>
    <w:rsid w:val="002E7AF7"/>
    <w:rsid w:val="002F1A43"/>
    <w:rsid w:val="002F214A"/>
    <w:rsid w:val="002F35FE"/>
    <w:rsid w:val="002F4E9B"/>
    <w:rsid w:val="002F6C82"/>
    <w:rsid w:val="002F70F3"/>
    <w:rsid w:val="002F762B"/>
    <w:rsid w:val="00301311"/>
    <w:rsid w:val="00301FF8"/>
    <w:rsid w:val="0030248B"/>
    <w:rsid w:val="0030371D"/>
    <w:rsid w:val="003040F4"/>
    <w:rsid w:val="00304724"/>
    <w:rsid w:val="00306E3D"/>
    <w:rsid w:val="0030751A"/>
    <w:rsid w:val="003079CD"/>
    <w:rsid w:val="00310E7F"/>
    <w:rsid w:val="0031375C"/>
    <w:rsid w:val="0031388C"/>
    <w:rsid w:val="00313E85"/>
    <w:rsid w:val="003146EB"/>
    <w:rsid w:val="003166F6"/>
    <w:rsid w:val="00316FF8"/>
    <w:rsid w:val="003218A5"/>
    <w:rsid w:val="003222A9"/>
    <w:rsid w:val="003227D3"/>
    <w:rsid w:val="0032302B"/>
    <w:rsid w:val="0032382E"/>
    <w:rsid w:val="00323CDC"/>
    <w:rsid w:val="0032796E"/>
    <w:rsid w:val="00330612"/>
    <w:rsid w:val="003309FC"/>
    <w:rsid w:val="003316D9"/>
    <w:rsid w:val="00331783"/>
    <w:rsid w:val="003320D6"/>
    <w:rsid w:val="00332461"/>
    <w:rsid w:val="003324CF"/>
    <w:rsid w:val="00332C54"/>
    <w:rsid w:val="003330B2"/>
    <w:rsid w:val="00336E9C"/>
    <w:rsid w:val="00337B86"/>
    <w:rsid w:val="00337BBF"/>
    <w:rsid w:val="00337F7C"/>
    <w:rsid w:val="0034046B"/>
    <w:rsid w:val="0034098F"/>
    <w:rsid w:val="0034102F"/>
    <w:rsid w:val="003416B8"/>
    <w:rsid w:val="00342508"/>
    <w:rsid w:val="003425BD"/>
    <w:rsid w:val="00343566"/>
    <w:rsid w:val="00343A8B"/>
    <w:rsid w:val="00344D4E"/>
    <w:rsid w:val="00344E30"/>
    <w:rsid w:val="00346FEA"/>
    <w:rsid w:val="00347382"/>
    <w:rsid w:val="00347807"/>
    <w:rsid w:val="00350373"/>
    <w:rsid w:val="003503B2"/>
    <w:rsid w:val="00351546"/>
    <w:rsid w:val="0035229E"/>
    <w:rsid w:val="003526E2"/>
    <w:rsid w:val="00354212"/>
    <w:rsid w:val="003551BC"/>
    <w:rsid w:val="003561A8"/>
    <w:rsid w:val="003574D5"/>
    <w:rsid w:val="00357A75"/>
    <w:rsid w:val="00360742"/>
    <w:rsid w:val="003649B6"/>
    <w:rsid w:val="00365650"/>
    <w:rsid w:val="0036587C"/>
    <w:rsid w:val="00366A70"/>
    <w:rsid w:val="003676BA"/>
    <w:rsid w:val="00367F54"/>
    <w:rsid w:val="00370522"/>
    <w:rsid w:val="0037171B"/>
    <w:rsid w:val="00372A22"/>
    <w:rsid w:val="00372C50"/>
    <w:rsid w:val="00374DB0"/>
    <w:rsid w:val="00375441"/>
    <w:rsid w:val="00376208"/>
    <w:rsid w:val="003767AE"/>
    <w:rsid w:val="00376D47"/>
    <w:rsid w:val="00377CB3"/>
    <w:rsid w:val="003813C4"/>
    <w:rsid w:val="00381BA7"/>
    <w:rsid w:val="00382DC6"/>
    <w:rsid w:val="00382E81"/>
    <w:rsid w:val="0038401E"/>
    <w:rsid w:val="00384F59"/>
    <w:rsid w:val="00386F58"/>
    <w:rsid w:val="0039316C"/>
    <w:rsid w:val="003931E6"/>
    <w:rsid w:val="00393AC8"/>
    <w:rsid w:val="00394665"/>
    <w:rsid w:val="003951C4"/>
    <w:rsid w:val="0039554D"/>
    <w:rsid w:val="00395F12"/>
    <w:rsid w:val="003A02C9"/>
    <w:rsid w:val="003A25F6"/>
    <w:rsid w:val="003A2FE8"/>
    <w:rsid w:val="003A3872"/>
    <w:rsid w:val="003A3A54"/>
    <w:rsid w:val="003A3BBA"/>
    <w:rsid w:val="003A5B74"/>
    <w:rsid w:val="003B32E2"/>
    <w:rsid w:val="003B45A2"/>
    <w:rsid w:val="003B4F14"/>
    <w:rsid w:val="003B7205"/>
    <w:rsid w:val="003B798C"/>
    <w:rsid w:val="003B7A3F"/>
    <w:rsid w:val="003C122C"/>
    <w:rsid w:val="003C1CF3"/>
    <w:rsid w:val="003C1D2B"/>
    <w:rsid w:val="003C36D1"/>
    <w:rsid w:val="003C393C"/>
    <w:rsid w:val="003C5E68"/>
    <w:rsid w:val="003C5ECB"/>
    <w:rsid w:val="003C632F"/>
    <w:rsid w:val="003D0C68"/>
    <w:rsid w:val="003D1057"/>
    <w:rsid w:val="003D1B87"/>
    <w:rsid w:val="003D2373"/>
    <w:rsid w:val="003D289E"/>
    <w:rsid w:val="003D28FF"/>
    <w:rsid w:val="003D2F6B"/>
    <w:rsid w:val="003D3206"/>
    <w:rsid w:val="003D3B63"/>
    <w:rsid w:val="003D5593"/>
    <w:rsid w:val="003D721E"/>
    <w:rsid w:val="003D7E19"/>
    <w:rsid w:val="003E0C93"/>
    <w:rsid w:val="003E138F"/>
    <w:rsid w:val="003E13DB"/>
    <w:rsid w:val="003E19AE"/>
    <w:rsid w:val="003E2FA5"/>
    <w:rsid w:val="003E36EF"/>
    <w:rsid w:val="003E4C3E"/>
    <w:rsid w:val="003E55B7"/>
    <w:rsid w:val="003E5C89"/>
    <w:rsid w:val="003E78F0"/>
    <w:rsid w:val="003F0B12"/>
    <w:rsid w:val="003F0C92"/>
    <w:rsid w:val="003F2CE6"/>
    <w:rsid w:val="003F3C29"/>
    <w:rsid w:val="003F43B7"/>
    <w:rsid w:val="003F4CDD"/>
    <w:rsid w:val="003F569A"/>
    <w:rsid w:val="003F595E"/>
    <w:rsid w:val="003F7128"/>
    <w:rsid w:val="003F71DB"/>
    <w:rsid w:val="003F7459"/>
    <w:rsid w:val="00400A9B"/>
    <w:rsid w:val="00401222"/>
    <w:rsid w:val="004035CB"/>
    <w:rsid w:val="00404791"/>
    <w:rsid w:val="004058F1"/>
    <w:rsid w:val="0040742F"/>
    <w:rsid w:val="0040769A"/>
    <w:rsid w:val="00410D3A"/>
    <w:rsid w:val="00414355"/>
    <w:rsid w:val="0041451F"/>
    <w:rsid w:val="00414B03"/>
    <w:rsid w:val="00414BDA"/>
    <w:rsid w:val="00414CC6"/>
    <w:rsid w:val="00415CA2"/>
    <w:rsid w:val="00417EB1"/>
    <w:rsid w:val="00420E03"/>
    <w:rsid w:val="0042176E"/>
    <w:rsid w:val="00421BD1"/>
    <w:rsid w:val="00422F90"/>
    <w:rsid w:val="004237A8"/>
    <w:rsid w:val="00423C01"/>
    <w:rsid w:val="004245C0"/>
    <w:rsid w:val="00424D9D"/>
    <w:rsid w:val="00426174"/>
    <w:rsid w:val="004266AA"/>
    <w:rsid w:val="00426EE5"/>
    <w:rsid w:val="004270D9"/>
    <w:rsid w:val="0042758D"/>
    <w:rsid w:val="00427B1B"/>
    <w:rsid w:val="00427B8E"/>
    <w:rsid w:val="00430284"/>
    <w:rsid w:val="004305D7"/>
    <w:rsid w:val="00431728"/>
    <w:rsid w:val="00432E28"/>
    <w:rsid w:val="00433EEC"/>
    <w:rsid w:val="00436D66"/>
    <w:rsid w:val="0043768B"/>
    <w:rsid w:val="00437E18"/>
    <w:rsid w:val="00440E80"/>
    <w:rsid w:val="004412E4"/>
    <w:rsid w:val="0044202A"/>
    <w:rsid w:val="004420CD"/>
    <w:rsid w:val="00442A87"/>
    <w:rsid w:val="004460C1"/>
    <w:rsid w:val="0044788B"/>
    <w:rsid w:val="00450CBE"/>
    <w:rsid w:val="00450E92"/>
    <w:rsid w:val="004529C0"/>
    <w:rsid w:val="00452A15"/>
    <w:rsid w:val="00453D68"/>
    <w:rsid w:val="00454DCC"/>
    <w:rsid w:val="00455A4E"/>
    <w:rsid w:val="00457C40"/>
    <w:rsid w:val="00463CF5"/>
    <w:rsid w:val="0046568E"/>
    <w:rsid w:val="00465C7E"/>
    <w:rsid w:val="00466B51"/>
    <w:rsid w:val="00466BF5"/>
    <w:rsid w:val="00467017"/>
    <w:rsid w:val="00467F0F"/>
    <w:rsid w:val="00470251"/>
    <w:rsid w:val="004705E8"/>
    <w:rsid w:val="00470CA4"/>
    <w:rsid w:val="00470CF7"/>
    <w:rsid w:val="004716B5"/>
    <w:rsid w:val="004719BF"/>
    <w:rsid w:val="00472553"/>
    <w:rsid w:val="0047278A"/>
    <w:rsid w:val="00472F81"/>
    <w:rsid w:val="004734E1"/>
    <w:rsid w:val="0047396F"/>
    <w:rsid w:val="00473BF4"/>
    <w:rsid w:val="00473D22"/>
    <w:rsid w:val="004749BB"/>
    <w:rsid w:val="00474C84"/>
    <w:rsid w:val="004753AC"/>
    <w:rsid w:val="00475823"/>
    <w:rsid w:val="00475B68"/>
    <w:rsid w:val="00476734"/>
    <w:rsid w:val="00476972"/>
    <w:rsid w:val="00477040"/>
    <w:rsid w:val="00477073"/>
    <w:rsid w:val="00477DC7"/>
    <w:rsid w:val="0048012D"/>
    <w:rsid w:val="00480ABB"/>
    <w:rsid w:val="00480C8F"/>
    <w:rsid w:val="00480F08"/>
    <w:rsid w:val="004826B6"/>
    <w:rsid w:val="00482BF2"/>
    <w:rsid w:val="00485C42"/>
    <w:rsid w:val="00485D40"/>
    <w:rsid w:val="00487980"/>
    <w:rsid w:val="004904EB"/>
    <w:rsid w:val="00491174"/>
    <w:rsid w:val="00491408"/>
    <w:rsid w:val="00491A39"/>
    <w:rsid w:val="00494487"/>
    <w:rsid w:val="00495A35"/>
    <w:rsid w:val="004965EA"/>
    <w:rsid w:val="00496EEC"/>
    <w:rsid w:val="00497608"/>
    <w:rsid w:val="004A110C"/>
    <w:rsid w:val="004A2073"/>
    <w:rsid w:val="004A248E"/>
    <w:rsid w:val="004A27B7"/>
    <w:rsid w:val="004A283A"/>
    <w:rsid w:val="004A30FF"/>
    <w:rsid w:val="004A3EFC"/>
    <w:rsid w:val="004A6B23"/>
    <w:rsid w:val="004A76F6"/>
    <w:rsid w:val="004A7F9F"/>
    <w:rsid w:val="004B0703"/>
    <w:rsid w:val="004B420C"/>
    <w:rsid w:val="004B4CD9"/>
    <w:rsid w:val="004B4E50"/>
    <w:rsid w:val="004B57B2"/>
    <w:rsid w:val="004B5CA8"/>
    <w:rsid w:val="004B6263"/>
    <w:rsid w:val="004B6AFD"/>
    <w:rsid w:val="004B73EA"/>
    <w:rsid w:val="004B7C25"/>
    <w:rsid w:val="004C0596"/>
    <w:rsid w:val="004C0D24"/>
    <w:rsid w:val="004C38FE"/>
    <w:rsid w:val="004C4216"/>
    <w:rsid w:val="004C531E"/>
    <w:rsid w:val="004C5E5C"/>
    <w:rsid w:val="004D0995"/>
    <w:rsid w:val="004D2F08"/>
    <w:rsid w:val="004D37CC"/>
    <w:rsid w:val="004D3A61"/>
    <w:rsid w:val="004D49BB"/>
    <w:rsid w:val="004D4CD9"/>
    <w:rsid w:val="004D5141"/>
    <w:rsid w:val="004D5EFC"/>
    <w:rsid w:val="004D5F42"/>
    <w:rsid w:val="004D616A"/>
    <w:rsid w:val="004D71ED"/>
    <w:rsid w:val="004D737B"/>
    <w:rsid w:val="004E04A8"/>
    <w:rsid w:val="004E04DE"/>
    <w:rsid w:val="004E35AF"/>
    <w:rsid w:val="004E614C"/>
    <w:rsid w:val="004E6524"/>
    <w:rsid w:val="004F0769"/>
    <w:rsid w:val="004F2747"/>
    <w:rsid w:val="004F277F"/>
    <w:rsid w:val="004F2845"/>
    <w:rsid w:val="004F33E8"/>
    <w:rsid w:val="004F4A3C"/>
    <w:rsid w:val="004F4B63"/>
    <w:rsid w:val="004F5EC8"/>
    <w:rsid w:val="00500B8C"/>
    <w:rsid w:val="0050223E"/>
    <w:rsid w:val="00502E7C"/>
    <w:rsid w:val="00503632"/>
    <w:rsid w:val="005044C2"/>
    <w:rsid w:val="005057F5"/>
    <w:rsid w:val="00507B5A"/>
    <w:rsid w:val="00507D38"/>
    <w:rsid w:val="0051073F"/>
    <w:rsid w:val="00510ADD"/>
    <w:rsid w:val="00510EC7"/>
    <w:rsid w:val="00510F9C"/>
    <w:rsid w:val="0051103E"/>
    <w:rsid w:val="0051165A"/>
    <w:rsid w:val="00511ADA"/>
    <w:rsid w:val="00513B2C"/>
    <w:rsid w:val="00514490"/>
    <w:rsid w:val="005148CD"/>
    <w:rsid w:val="00514B5C"/>
    <w:rsid w:val="0051507D"/>
    <w:rsid w:val="005159ED"/>
    <w:rsid w:val="00515ED6"/>
    <w:rsid w:val="00522B63"/>
    <w:rsid w:val="00523A04"/>
    <w:rsid w:val="00524F5E"/>
    <w:rsid w:val="005257B8"/>
    <w:rsid w:val="005269DD"/>
    <w:rsid w:val="0052737E"/>
    <w:rsid w:val="0053126B"/>
    <w:rsid w:val="00531456"/>
    <w:rsid w:val="00534359"/>
    <w:rsid w:val="005352FC"/>
    <w:rsid w:val="0053598A"/>
    <w:rsid w:val="0053771B"/>
    <w:rsid w:val="00537C5B"/>
    <w:rsid w:val="00540A72"/>
    <w:rsid w:val="00541354"/>
    <w:rsid w:val="005436D1"/>
    <w:rsid w:val="0054421E"/>
    <w:rsid w:val="005446A1"/>
    <w:rsid w:val="00544FB9"/>
    <w:rsid w:val="005450F3"/>
    <w:rsid w:val="0054590F"/>
    <w:rsid w:val="00545C10"/>
    <w:rsid w:val="00546717"/>
    <w:rsid w:val="0054721E"/>
    <w:rsid w:val="00547C5A"/>
    <w:rsid w:val="00550263"/>
    <w:rsid w:val="005507D4"/>
    <w:rsid w:val="005509C6"/>
    <w:rsid w:val="00551365"/>
    <w:rsid w:val="00552374"/>
    <w:rsid w:val="0055241A"/>
    <w:rsid w:val="0055283A"/>
    <w:rsid w:val="00554544"/>
    <w:rsid w:val="00554BE8"/>
    <w:rsid w:val="00555712"/>
    <w:rsid w:val="00555D73"/>
    <w:rsid w:val="00555E35"/>
    <w:rsid w:val="00556B8B"/>
    <w:rsid w:val="00557148"/>
    <w:rsid w:val="0056120E"/>
    <w:rsid w:val="00562D7B"/>
    <w:rsid w:val="00563380"/>
    <w:rsid w:val="00566802"/>
    <w:rsid w:val="005722F8"/>
    <w:rsid w:val="00572E96"/>
    <w:rsid w:val="00573FE3"/>
    <w:rsid w:val="00574B9E"/>
    <w:rsid w:val="00575614"/>
    <w:rsid w:val="005770E0"/>
    <w:rsid w:val="00581E1D"/>
    <w:rsid w:val="00581E74"/>
    <w:rsid w:val="005826C3"/>
    <w:rsid w:val="00582824"/>
    <w:rsid w:val="00582D2E"/>
    <w:rsid w:val="005833C7"/>
    <w:rsid w:val="0058378E"/>
    <w:rsid w:val="00583AFA"/>
    <w:rsid w:val="00584167"/>
    <w:rsid w:val="00584A15"/>
    <w:rsid w:val="005855B2"/>
    <w:rsid w:val="005857F6"/>
    <w:rsid w:val="005877AF"/>
    <w:rsid w:val="00590B97"/>
    <w:rsid w:val="00591965"/>
    <w:rsid w:val="00592367"/>
    <w:rsid w:val="005935A2"/>
    <w:rsid w:val="00593D6A"/>
    <w:rsid w:val="00594798"/>
    <w:rsid w:val="005953E5"/>
    <w:rsid w:val="00596C0C"/>
    <w:rsid w:val="005978C3"/>
    <w:rsid w:val="005A2327"/>
    <w:rsid w:val="005A28A9"/>
    <w:rsid w:val="005A4377"/>
    <w:rsid w:val="005A46F7"/>
    <w:rsid w:val="005A630E"/>
    <w:rsid w:val="005A7767"/>
    <w:rsid w:val="005A7C71"/>
    <w:rsid w:val="005B073B"/>
    <w:rsid w:val="005B201C"/>
    <w:rsid w:val="005B3362"/>
    <w:rsid w:val="005B5050"/>
    <w:rsid w:val="005B5092"/>
    <w:rsid w:val="005B5264"/>
    <w:rsid w:val="005B7477"/>
    <w:rsid w:val="005C0B96"/>
    <w:rsid w:val="005C34FF"/>
    <w:rsid w:val="005C3825"/>
    <w:rsid w:val="005C479A"/>
    <w:rsid w:val="005C560B"/>
    <w:rsid w:val="005C65D1"/>
    <w:rsid w:val="005C68D7"/>
    <w:rsid w:val="005C6BC9"/>
    <w:rsid w:val="005C6C84"/>
    <w:rsid w:val="005C6E3E"/>
    <w:rsid w:val="005D02E6"/>
    <w:rsid w:val="005D033E"/>
    <w:rsid w:val="005D1DA1"/>
    <w:rsid w:val="005D3DB1"/>
    <w:rsid w:val="005D4174"/>
    <w:rsid w:val="005D491D"/>
    <w:rsid w:val="005D4943"/>
    <w:rsid w:val="005D4B9F"/>
    <w:rsid w:val="005D5789"/>
    <w:rsid w:val="005D7969"/>
    <w:rsid w:val="005D7BD5"/>
    <w:rsid w:val="005E0054"/>
    <w:rsid w:val="005E0B93"/>
    <w:rsid w:val="005E152D"/>
    <w:rsid w:val="005E1E64"/>
    <w:rsid w:val="005E2840"/>
    <w:rsid w:val="005E2B23"/>
    <w:rsid w:val="005E2B34"/>
    <w:rsid w:val="005E3261"/>
    <w:rsid w:val="005E4311"/>
    <w:rsid w:val="005E4325"/>
    <w:rsid w:val="005E4848"/>
    <w:rsid w:val="005E4E12"/>
    <w:rsid w:val="005E506B"/>
    <w:rsid w:val="005E5721"/>
    <w:rsid w:val="005E637D"/>
    <w:rsid w:val="005E70EE"/>
    <w:rsid w:val="005E7332"/>
    <w:rsid w:val="005E7A27"/>
    <w:rsid w:val="005F01D1"/>
    <w:rsid w:val="005F0294"/>
    <w:rsid w:val="005F0BF3"/>
    <w:rsid w:val="005F290B"/>
    <w:rsid w:val="005F3A42"/>
    <w:rsid w:val="005F404E"/>
    <w:rsid w:val="005F68C6"/>
    <w:rsid w:val="005F6BCA"/>
    <w:rsid w:val="005F7968"/>
    <w:rsid w:val="006008B1"/>
    <w:rsid w:val="00600BCE"/>
    <w:rsid w:val="00600F7B"/>
    <w:rsid w:val="00600FAF"/>
    <w:rsid w:val="00601A9D"/>
    <w:rsid w:val="0060278F"/>
    <w:rsid w:val="006027FA"/>
    <w:rsid w:val="0060364D"/>
    <w:rsid w:val="00603EF2"/>
    <w:rsid w:val="006041BD"/>
    <w:rsid w:val="00605932"/>
    <w:rsid w:val="00606C9C"/>
    <w:rsid w:val="006070C1"/>
    <w:rsid w:val="0061128E"/>
    <w:rsid w:val="00611F36"/>
    <w:rsid w:val="006124D2"/>
    <w:rsid w:val="0061261D"/>
    <w:rsid w:val="00613345"/>
    <w:rsid w:val="00614E88"/>
    <w:rsid w:val="00616027"/>
    <w:rsid w:val="00616F5B"/>
    <w:rsid w:val="00617650"/>
    <w:rsid w:val="0061768C"/>
    <w:rsid w:val="00620174"/>
    <w:rsid w:val="00620640"/>
    <w:rsid w:val="006207D4"/>
    <w:rsid w:val="00620E2C"/>
    <w:rsid w:val="00621BF7"/>
    <w:rsid w:val="0062282B"/>
    <w:rsid w:val="00622992"/>
    <w:rsid w:val="00622CB5"/>
    <w:rsid w:val="0062345C"/>
    <w:rsid w:val="00623D95"/>
    <w:rsid w:val="00624C76"/>
    <w:rsid w:val="00624D0E"/>
    <w:rsid w:val="006252D6"/>
    <w:rsid w:val="0062579A"/>
    <w:rsid w:val="00625CF5"/>
    <w:rsid w:val="00631BF5"/>
    <w:rsid w:val="00632A74"/>
    <w:rsid w:val="00632AED"/>
    <w:rsid w:val="006337E7"/>
    <w:rsid w:val="00633BFB"/>
    <w:rsid w:val="0063437F"/>
    <w:rsid w:val="00634B4C"/>
    <w:rsid w:val="006352E8"/>
    <w:rsid w:val="006369F1"/>
    <w:rsid w:val="00637A81"/>
    <w:rsid w:val="00637F0F"/>
    <w:rsid w:val="00637FE6"/>
    <w:rsid w:val="00640D26"/>
    <w:rsid w:val="00640F83"/>
    <w:rsid w:val="0064244F"/>
    <w:rsid w:val="00642A61"/>
    <w:rsid w:val="00642C74"/>
    <w:rsid w:val="00646342"/>
    <w:rsid w:val="00651132"/>
    <w:rsid w:val="0065202A"/>
    <w:rsid w:val="00652790"/>
    <w:rsid w:val="006531B9"/>
    <w:rsid w:val="00653FD2"/>
    <w:rsid w:val="0065405E"/>
    <w:rsid w:val="00655E58"/>
    <w:rsid w:val="00656E5B"/>
    <w:rsid w:val="00657FAB"/>
    <w:rsid w:val="00662C4A"/>
    <w:rsid w:val="00665836"/>
    <w:rsid w:val="00665D81"/>
    <w:rsid w:val="006663C8"/>
    <w:rsid w:val="006666C1"/>
    <w:rsid w:val="0066686B"/>
    <w:rsid w:val="00671C4E"/>
    <w:rsid w:val="006727E1"/>
    <w:rsid w:val="00672CF3"/>
    <w:rsid w:val="00673C06"/>
    <w:rsid w:val="0067467D"/>
    <w:rsid w:val="006751D6"/>
    <w:rsid w:val="00675A6F"/>
    <w:rsid w:val="00676EC0"/>
    <w:rsid w:val="00677B69"/>
    <w:rsid w:val="00677C37"/>
    <w:rsid w:val="006803F4"/>
    <w:rsid w:val="00680E4C"/>
    <w:rsid w:val="006811C5"/>
    <w:rsid w:val="0068338D"/>
    <w:rsid w:val="00685044"/>
    <w:rsid w:val="006850AD"/>
    <w:rsid w:val="00687062"/>
    <w:rsid w:val="00690AE1"/>
    <w:rsid w:val="00692775"/>
    <w:rsid w:val="00692E4D"/>
    <w:rsid w:val="0069487B"/>
    <w:rsid w:val="006951C9"/>
    <w:rsid w:val="006954C4"/>
    <w:rsid w:val="00696438"/>
    <w:rsid w:val="00696E37"/>
    <w:rsid w:val="006A044D"/>
    <w:rsid w:val="006A24D4"/>
    <w:rsid w:val="006A39D5"/>
    <w:rsid w:val="006A3B99"/>
    <w:rsid w:val="006A3FBC"/>
    <w:rsid w:val="006A433E"/>
    <w:rsid w:val="006A4539"/>
    <w:rsid w:val="006A599F"/>
    <w:rsid w:val="006A6541"/>
    <w:rsid w:val="006A77CF"/>
    <w:rsid w:val="006A78E8"/>
    <w:rsid w:val="006A7B0D"/>
    <w:rsid w:val="006B0648"/>
    <w:rsid w:val="006B09D6"/>
    <w:rsid w:val="006B2020"/>
    <w:rsid w:val="006B33C6"/>
    <w:rsid w:val="006B39ED"/>
    <w:rsid w:val="006B3D4C"/>
    <w:rsid w:val="006B3DD6"/>
    <w:rsid w:val="006B4FAA"/>
    <w:rsid w:val="006B517E"/>
    <w:rsid w:val="006B605B"/>
    <w:rsid w:val="006B6153"/>
    <w:rsid w:val="006B6628"/>
    <w:rsid w:val="006B6F3D"/>
    <w:rsid w:val="006B775C"/>
    <w:rsid w:val="006B7DC1"/>
    <w:rsid w:val="006B7F0A"/>
    <w:rsid w:val="006C090D"/>
    <w:rsid w:val="006C1CB5"/>
    <w:rsid w:val="006C1F0A"/>
    <w:rsid w:val="006C393B"/>
    <w:rsid w:val="006D0422"/>
    <w:rsid w:val="006D22E4"/>
    <w:rsid w:val="006D2FD5"/>
    <w:rsid w:val="006D3320"/>
    <w:rsid w:val="006D39C0"/>
    <w:rsid w:val="006D7404"/>
    <w:rsid w:val="006E18C4"/>
    <w:rsid w:val="006E3634"/>
    <w:rsid w:val="006E5B3A"/>
    <w:rsid w:val="006E6DB7"/>
    <w:rsid w:val="006E6FB7"/>
    <w:rsid w:val="006E7591"/>
    <w:rsid w:val="006E7E1C"/>
    <w:rsid w:val="006F0F49"/>
    <w:rsid w:val="006F1F50"/>
    <w:rsid w:val="006F4313"/>
    <w:rsid w:val="006F46C4"/>
    <w:rsid w:val="006F4CFA"/>
    <w:rsid w:val="006F6472"/>
    <w:rsid w:val="006F748D"/>
    <w:rsid w:val="006F7BD5"/>
    <w:rsid w:val="007007DD"/>
    <w:rsid w:val="007010CC"/>
    <w:rsid w:val="007016DD"/>
    <w:rsid w:val="00701BD2"/>
    <w:rsid w:val="0070285B"/>
    <w:rsid w:val="007028B5"/>
    <w:rsid w:val="007040CA"/>
    <w:rsid w:val="0070690D"/>
    <w:rsid w:val="0070795D"/>
    <w:rsid w:val="00707C5A"/>
    <w:rsid w:val="00710F26"/>
    <w:rsid w:val="00711C11"/>
    <w:rsid w:val="00713472"/>
    <w:rsid w:val="00716922"/>
    <w:rsid w:val="0072035C"/>
    <w:rsid w:val="00720E8E"/>
    <w:rsid w:val="00721174"/>
    <w:rsid w:val="0072136F"/>
    <w:rsid w:val="0072277F"/>
    <w:rsid w:val="00723316"/>
    <w:rsid w:val="007237F0"/>
    <w:rsid w:val="00723B3F"/>
    <w:rsid w:val="00724453"/>
    <w:rsid w:val="00724CDD"/>
    <w:rsid w:val="007251D0"/>
    <w:rsid w:val="007259EF"/>
    <w:rsid w:val="0072637B"/>
    <w:rsid w:val="00727149"/>
    <w:rsid w:val="00727184"/>
    <w:rsid w:val="00727254"/>
    <w:rsid w:val="007307F7"/>
    <w:rsid w:val="0073170F"/>
    <w:rsid w:val="00731976"/>
    <w:rsid w:val="00731C00"/>
    <w:rsid w:val="00732368"/>
    <w:rsid w:val="00733D6B"/>
    <w:rsid w:val="00734052"/>
    <w:rsid w:val="007340D3"/>
    <w:rsid w:val="007343EF"/>
    <w:rsid w:val="00734466"/>
    <w:rsid w:val="00734586"/>
    <w:rsid w:val="00734C73"/>
    <w:rsid w:val="00735F0A"/>
    <w:rsid w:val="007361F4"/>
    <w:rsid w:val="007423B6"/>
    <w:rsid w:val="0074270F"/>
    <w:rsid w:val="00744F98"/>
    <w:rsid w:val="00745E81"/>
    <w:rsid w:val="0074795C"/>
    <w:rsid w:val="00747C43"/>
    <w:rsid w:val="00747D57"/>
    <w:rsid w:val="0075018A"/>
    <w:rsid w:val="0075053B"/>
    <w:rsid w:val="00750AC5"/>
    <w:rsid w:val="00750CEC"/>
    <w:rsid w:val="00751130"/>
    <w:rsid w:val="0075129E"/>
    <w:rsid w:val="00751703"/>
    <w:rsid w:val="00751C52"/>
    <w:rsid w:val="00754880"/>
    <w:rsid w:val="00755868"/>
    <w:rsid w:val="00756403"/>
    <w:rsid w:val="00760E3B"/>
    <w:rsid w:val="007616B5"/>
    <w:rsid w:val="007617E6"/>
    <w:rsid w:val="00761A7A"/>
    <w:rsid w:val="00761F4F"/>
    <w:rsid w:val="0076379B"/>
    <w:rsid w:val="00763AB6"/>
    <w:rsid w:val="00763C1F"/>
    <w:rsid w:val="00764E05"/>
    <w:rsid w:val="00765522"/>
    <w:rsid w:val="0076682C"/>
    <w:rsid w:val="00766AFD"/>
    <w:rsid w:val="00767323"/>
    <w:rsid w:val="00767518"/>
    <w:rsid w:val="00770866"/>
    <w:rsid w:val="00771178"/>
    <w:rsid w:val="00772B83"/>
    <w:rsid w:val="007735EA"/>
    <w:rsid w:val="00773EA6"/>
    <w:rsid w:val="00774253"/>
    <w:rsid w:val="0077598D"/>
    <w:rsid w:val="00775990"/>
    <w:rsid w:val="00775F64"/>
    <w:rsid w:val="00781E68"/>
    <w:rsid w:val="007832E4"/>
    <w:rsid w:val="00783939"/>
    <w:rsid w:val="00784EC1"/>
    <w:rsid w:val="00785EBF"/>
    <w:rsid w:val="00785FC9"/>
    <w:rsid w:val="00786E8D"/>
    <w:rsid w:val="00786F60"/>
    <w:rsid w:val="00787900"/>
    <w:rsid w:val="007912B7"/>
    <w:rsid w:val="007923DB"/>
    <w:rsid w:val="0079299D"/>
    <w:rsid w:val="00792AD5"/>
    <w:rsid w:val="0079300F"/>
    <w:rsid w:val="00794330"/>
    <w:rsid w:val="00794522"/>
    <w:rsid w:val="007955C4"/>
    <w:rsid w:val="00797E81"/>
    <w:rsid w:val="007A323E"/>
    <w:rsid w:val="007A4354"/>
    <w:rsid w:val="007A4747"/>
    <w:rsid w:val="007A6676"/>
    <w:rsid w:val="007A7317"/>
    <w:rsid w:val="007A737C"/>
    <w:rsid w:val="007B3300"/>
    <w:rsid w:val="007B3C11"/>
    <w:rsid w:val="007B64A0"/>
    <w:rsid w:val="007B73AD"/>
    <w:rsid w:val="007B7849"/>
    <w:rsid w:val="007C0933"/>
    <w:rsid w:val="007C10AF"/>
    <w:rsid w:val="007C29DF"/>
    <w:rsid w:val="007C2D4A"/>
    <w:rsid w:val="007C50A3"/>
    <w:rsid w:val="007C5D80"/>
    <w:rsid w:val="007C6C6D"/>
    <w:rsid w:val="007C7A6C"/>
    <w:rsid w:val="007C7B3C"/>
    <w:rsid w:val="007D01DC"/>
    <w:rsid w:val="007D117C"/>
    <w:rsid w:val="007D135D"/>
    <w:rsid w:val="007D38CC"/>
    <w:rsid w:val="007D6E90"/>
    <w:rsid w:val="007D7C79"/>
    <w:rsid w:val="007D7E0C"/>
    <w:rsid w:val="007E105D"/>
    <w:rsid w:val="007E144B"/>
    <w:rsid w:val="007E1DBC"/>
    <w:rsid w:val="007E288C"/>
    <w:rsid w:val="007E34F8"/>
    <w:rsid w:val="007E398E"/>
    <w:rsid w:val="007E49A2"/>
    <w:rsid w:val="007E5071"/>
    <w:rsid w:val="007E5919"/>
    <w:rsid w:val="007F1A2D"/>
    <w:rsid w:val="007F1E22"/>
    <w:rsid w:val="007F2202"/>
    <w:rsid w:val="007F39E4"/>
    <w:rsid w:val="007F3F56"/>
    <w:rsid w:val="007F48E8"/>
    <w:rsid w:val="007F49FD"/>
    <w:rsid w:val="007F5476"/>
    <w:rsid w:val="007F5570"/>
    <w:rsid w:val="007F576D"/>
    <w:rsid w:val="007F588D"/>
    <w:rsid w:val="007F5C95"/>
    <w:rsid w:val="007F5E2C"/>
    <w:rsid w:val="007F676F"/>
    <w:rsid w:val="007F71E8"/>
    <w:rsid w:val="007F75E1"/>
    <w:rsid w:val="007F76E9"/>
    <w:rsid w:val="0080161E"/>
    <w:rsid w:val="008023FB"/>
    <w:rsid w:val="00802CA3"/>
    <w:rsid w:val="008035D1"/>
    <w:rsid w:val="00803954"/>
    <w:rsid w:val="0080441A"/>
    <w:rsid w:val="0080484A"/>
    <w:rsid w:val="00805C05"/>
    <w:rsid w:val="0080602B"/>
    <w:rsid w:val="008060EF"/>
    <w:rsid w:val="008073CA"/>
    <w:rsid w:val="00813805"/>
    <w:rsid w:val="00814029"/>
    <w:rsid w:val="00814C4B"/>
    <w:rsid w:val="00817E59"/>
    <w:rsid w:val="00820C6C"/>
    <w:rsid w:val="00821067"/>
    <w:rsid w:val="008219B5"/>
    <w:rsid w:val="00822A77"/>
    <w:rsid w:val="00822CEC"/>
    <w:rsid w:val="008246F4"/>
    <w:rsid w:val="00824F69"/>
    <w:rsid w:val="00825467"/>
    <w:rsid w:val="00825B43"/>
    <w:rsid w:val="00825C5E"/>
    <w:rsid w:val="0082692E"/>
    <w:rsid w:val="008274E9"/>
    <w:rsid w:val="00827E3D"/>
    <w:rsid w:val="00830227"/>
    <w:rsid w:val="00831148"/>
    <w:rsid w:val="00831240"/>
    <w:rsid w:val="00831595"/>
    <w:rsid w:val="00832D33"/>
    <w:rsid w:val="0083378E"/>
    <w:rsid w:val="00836575"/>
    <w:rsid w:val="00836D8D"/>
    <w:rsid w:val="0083796C"/>
    <w:rsid w:val="00837A29"/>
    <w:rsid w:val="00840D75"/>
    <w:rsid w:val="00842083"/>
    <w:rsid w:val="00842769"/>
    <w:rsid w:val="00842E4D"/>
    <w:rsid w:val="00843774"/>
    <w:rsid w:val="0084409E"/>
    <w:rsid w:val="00844186"/>
    <w:rsid w:val="0084539F"/>
    <w:rsid w:val="0084590C"/>
    <w:rsid w:val="00845980"/>
    <w:rsid w:val="00846E67"/>
    <w:rsid w:val="008473BA"/>
    <w:rsid w:val="008474F5"/>
    <w:rsid w:val="00847A84"/>
    <w:rsid w:val="0085042C"/>
    <w:rsid w:val="008513F8"/>
    <w:rsid w:val="00852967"/>
    <w:rsid w:val="00853BA7"/>
    <w:rsid w:val="00854F96"/>
    <w:rsid w:val="0085564B"/>
    <w:rsid w:val="00860C50"/>
    <w:rsid w:val="00863857"/>
    <w:rsid w:val="00863A95"/>
    <w:rsid w:val="00863D40"/>
    <w:rsid w:val="008647D3"/>
    <w:rsid w:val="008714C9"/>
    <w:rsid w:val="00872248"/>
    <w:rsid w:val="008732E9"/>
    <w:rsid w:val="00873B5C"/>
    <w:rsid w:val="00875873"/>
    <w:rsid w:val="008765DB"/>
    <w:rsid w:val="0087713D"/>
    <w:rsid w:val="008775F2"/>
    <w:rsid w:val="00880667"/>
    <w:rsid w:val="00881015"/>
    <w:rsid w:val="00881721"/>
    <w:rsid w:val="008830BC"/>
    <w:rsid w:val="00883381"/>
    <w:rsid w:val="00883406"/>
    <w:rsid w:val="00884783"/>
    <w:rsid w:val="00884F4B"/>
    <w:rsid w:val="008851DC"/>
    <w:rsid w:val="00886285"/>
    <w:rsid w:val="00886FC1"/>
    <w:rsid w:val="008871C1"/>
    <w:rsid w:val="008905D2"/>
    <w:rsid w:val="00890BD0"/>
    <w:rsid w:val="00891971"/>
    <w:rsid w:val="00891A10"/>
    <w:rsid w:val="0089224B"/>
    <w:rsid w:val="00892977"/>
    <w:rsid w:val="00892A38"/>
    <w:rsid w:val="00892E4C"/>
    <w:rsid w:val="00895210"/>
    <w:rsid w:val="008956A3"/>
    <w:rsid w:val="00896A49"/>
    <w:rsid w:val="008975EE"/>
    <w:rsid w:val="008A0480"/>
    <w:rsid w:val="008A0FF2"/>
    <w:rsid w:val="008A23EE"/>
    <w:rsid w:val="008A2524"/>
    <w:rsid w:val="008A2F9D"/>
    <w:rsid w:val="008A312E"/>
    <w:rsid w:val="008A3574"/>
    <w:rsid w:val="008A37E5"/>
    <w:rsid w:val="008A3A3E"/>
    <w:rsid w:val="008A4B7F"/>
    <w:rsid w:val="008A5D34"/>
    <w:rsid w:val="008A6D60"/>
    <w:rsid w:val="008B0E21"/>
    <w:rsid w:val="008B148A"/>
    <w:rsid w:val="008B2045"/>
    <w:rsid w:val="008B2308"/>
    <w:rsid w:val="008B2314"/>
    <w:rsid w:val="008B2991"/>
    <w:rsid w:val="008B2E2C"/>
    <w:rsid w:val="008B55B2"/>
    <w:rsid w:val="008B5CF3"/>
    <w:rsid w:val="008B7A78"/>
    <w:rsid w:val="008C0139"/>
    <w:rsid w:val="008C0267"/>
    <w:rsid w:val="008C0999"/>
    <w:rsid w:val="008C2098"/>
    <w:rsid w:val="008C2146"/>
    <w:rsid w:val="008C2E32"/>
    <w:rsid w:val="008C3851"/>
    <w:rsid w:val="008C3A33"/>
    <w:rsid w:val="008C3A8D"/>
    <w:rsid w:val="008C428D"/>
    <w:rsid w:val="008C5627"/>
    <w:rsid w:val="008C71C9"/>
    <w:rsid w:val="008D077C"/>
    <w:rsid w:val="008D093B"/>
    <w:rsid w:val="008D0DD1"/>
    <w:rsid w:val="008D2C3F"/>
    <w:rsid w:val="008D5527"/>
    <w:rsid w:val="008D5E0E"/>
    <w:rsid w:val="008D6C0B"/>
    <w:rsid w:val="008D6C69"/>
    <w:rsid w:val="008D6ECF"/>
    <w:rsid w:val="008E125E"/>
    <w:rsid w:val="008E1AAF"/>
    <w:rsid w:val="008E29F6"/>
    <w:rsid w:val="008E3581"/>
    <w:rsid w:val="008E3E69"/>
    <w:rsid w:val="008E4633"/>
    <w:rsid w:val="008E4705"/>
    <w:rsid w:val="008E7771"/>
    <w:rsid w:val="008F05E5"/>
    <w:rsid w:val="008F2C3F"/>
    <w:rsid w:val="008F2D15"/>
    <w:rsid w:val="008F374E"/>
    <w:rsid w:val="008F3B65"/>
    <w:rsid w:val="008F71A5"/>
    <w:rsid w:val="008F7227"/>
    <w:rsid w:val="008F7B94"/>
    <w:rsid w:val="00900CE6"/>
    <w:rsid w:val="00901594"/>
    <w:rsid w:val="0090221A"/>
    <w:rsid w:val="009029AF"/>
    <w:rsid w:val="00902EF1"/>
    <w:rsid w:val="00903330"/>
    <w:rsid w:val="0090461E"/>
    <w:rsid w:val="00905A5F"/>
    <w:rsid w:val="00905F60"/>
    <w:rsid w:val="00906102"/>
    <w:rsid w:val="00906D1E"/>
    <w:rsid w:val="00910AF4"/>
    <w:rsid w:val="00911002"/>
    <w:rsid w:val="0091293C"/>
    <w:rsid w:val="00912B60"/>
    <w:rsid w:val="00913E32"/>
    <w:rsid w:val="00915A12"/>
    <w:rsid w:val="00915E8F"/>
    <w:rsid w:val="00916D01"/>
    <w:rsid w:val="00917965"/>
    <w:rsid w:val="00920B86"/>
    <w:rsid w:val="00921FA5"/>
    <w:rsid w:val="00922500"/>
    <w:rsid w:val="00922522"/>
    <w:rsid w:val="0092499D"/>
    <w:rsid w:val="009267C1"/>
    <w:rsid w:val="00926A7D"/>
    <w:rsid w:val="00927261"/>
    <w:rsid w:val="009319F5"/>
    <w:rsid w:val="00931B01"/>
    <w:rsid w:val="00932CA1"/>
    <w:rsid w:val="00933A5A"/>
    <w:rsid w:val="00933A9A"/>
    <w:rsid w:val="00933BC9"/>
    <w:rsid w:val="00933D61"/>
    <w:rsid w:val="00933DB9"/>
    <w:rsid w:val="009342F5"/>
    <w:rsid w:val="00936A55"/>
    <w:rsid w:val="00936C94"/>
    <w:rsid w:val="009408BC"/>
    <w:rsid w:val="00940D05"/>
    <w:rsid w:val="00941A47"/>
    <w:rsid w:val="00945DCE"/>
    <w:rsid w:val="00947D2C"/>
    <w:rsid w:val="0095078A"/>
    <w:rsid w:val="009524F0"/>
    <w:rsid w:val="00952AFF"/>
    <w:rsid w:val="00952BDE"/>
    <w:rsid w:val="0095462B"/>
    <w:rsid w:val="009546D3"/>
    <w:rsid w:val="0095503F"/>
    <w:rsid w:val="00955D6B"/>
    <w:rsid w:val="00956118"/>
    <w:rsid w:val="009562F9"/>
    <w:rsid w:val="00957E14"/>
    <w:rsid w:val="00960FBB"/>
    <w:rsid w:val="0096118F"/>
    <w:rsid w:val="00962096"/>
    <w:rsid w:val="009631B9"/>
    <w:rsid w:val="009647E9"/>
    <w:rsid w:val="00965BFB"/>
    <w:rsid w:val="00966DEB"/>
    <w:rsid w:val="00970FD1"/>
    <w:rsid w:val="00972BBE"/>
    <w:rsid w:val="0097300F"/>
    <w:rsid w:val="00975675"/>
    <w:rsid w:val="009756CB"/>
    <w:rsid w:val="00975F2C"/>
    <w:rsid w:val="009768B0"/>
    <w:rsid w:val="0097708B"/>
    <w:rsid w:val="00980254"/>
    <w:rsid w:val="00980452"/>
    <w:rsid w:val="00981EED"/>
    <w:rsid w:val="00984105"/>
    <w:rsid w:val="00984F71"/>
    <w:rsid w:val="009854A9"/>
    <w:rsid w:val="00985D5B"/>
    <w:rsid w:val="00986481"/>
    <w:rsid w:val="00986EE4"/>
    <w:rsid w:val="00987922"/>
    <w:rsid w:val="00987936"/>
    <w:rsid w:val="00987E50"/>
    <w:rsid w:val="009914C6"/>
    <w:rsid w:val="009916E0"/>
    <w:rsid w:val="009923E0"/>
    <w:rsid w:val="009928EB"/>
    <w:rsid w:val="009934A9"/>
    <w:rsid w:val="00993743"/>
    <w:rsid w:val="00994372"/>
    <w:rsid w:val="009945A9"/>
    <w:rsid w:val="00994651"/>
    <w:rsid w:val="0099544A"/>
    <w:rsid w:val="00995E59"/>
    <w:rsid w:val="00997FE0"/>
    <w:rsid w:val="009A0A34"/>
    <w:rsid w:val="009A0B72"/>
    <w:rsid w:val="009A20E4"/>
    <w:rsid w:val="009A2A65"/>
    <w:rsid w:val="009A3017"/>
    <w:rsid w:val="009A39D6"/>
    <w:rsid w:val="009A4E3F"/>
    <w:rsid w:val="009A575E"/>
    <w:rsid w:val="009A5BA2"/>
    <w:rsid w:val="009A67EC"/>
    <w:rsid w:val="009B16B3"/>
    <w:rsid w:val="009B1DB5"/>
    <w:rsid w:val="009B294E"/>
    <w:rsid w:val="009B2EEE"/>
    <w:rsid w:val="009B3110"/>
    <w:rsid w:val="009B512C"/>
    <w:rsid w:val="009B6830"/>
    <w:rsid w:val="009C1312"/>
    <w:rsid w:val="009C17B0"/>
    <w:rsid w:val="009C1C3F"/>
    <w:rsid w:val="009C27BC"/>
    <w:rsid w:val="009C2C43"/>
    <w:rsid w:val="009C3918"/>
    <w:rsid w:val="009C6411"/>
    <w:rsid w:val="009C6582"/>
    <w:rsid w:val="009C6DF6"/>
    <w:rsid w:val="009C7489"/>
    <w:rsid w:val="009C7B41"/>
    <w:rsid w:val="009C7C75"/>
    <w:rsid w:val="009D2BF5"/>
    <w:rsid w:val="009D33BE"/>
    <w:rsid w:val="009D3AF4"/>
    <w:rsid w:val="009D437B"/>
    <w:rsid w:val="009D48C2"/>
    <w:rsid w:val="009D557E"/>
    <w:rsid w:val="009D5FBB"/>
    <w:rsid w:val="009D640B"/>
    <w:rsid w:val="009D6797"/>
    <w:rsid w:val="009D6971"/>
    <w:rsid w:val="009D6F6E"/>
    <w:rsid w:val="009E1369"/>
    <w:rsid w:val="009E2E60"/>
    <w:rsid w:val="009E30ED"/>
    <w:rsid w:val="009E3D5E"/>
    <w:rsid w:val="009E48F8"/>
    <w:rsid w:val="009E69EF"/>
    <w:rsid w:val="009E77EF"/>
    <w:rsid w:val="009E7F2C"/>
    <w:rsid w:val="009F08C9"/>
    <w:rsid w:val="009F2578"/>
    <w:rsid w:val="009F2A2D"/>
    <w:rsid w:val="009F2A58"/>
    <w:rsid w:val="009F2E96"/>
    <w:rsid w:val="009F41AD"/>
    <w:rsid w:val="009F4C8F"/>
    <w:rsid w:val="009F64B3"/>
    <w:rsid w:val="009F74FC"/>
    <w:rsid w:val="00A0052C"/>
    <w:rsid w:val="00A012D0"/>
    <w:rsid w:val="00A0197E"/>
    <w:rsid w:val="00A02316"/>
    <w:rsid w:val="00A02329"/>
    <w:rsid w:val="00A0341A"/>
    <w:rsid w:val="00A03C1A"/>
    <w:rsid w:val="00A05531"/>
    <w:rsid w:val="00A06FE7"/>
    <w:rsid w:val="00A12346"/>
    <w:rsid w:val="00A13C5F"/>
    <w:rsid w:val="00A13DFE"/>
    <w:rsid w:val="00A15143"/>
    <w:rsid w:val="00A1532D"/>
    <w:rsid w:val="00A165A3"/>
    <w:rsid w:val="00A17C42"/>
    <w:rsid w:val="00A20A7F"/>
    <w:rsid w:val="00A245C2"/>
    <w:rsid w:val="00A2593E"/>
    <w:rsid w:val="00A30DC8"/>
    <w:rsid w:val="00A31056"/>
    <w:rsid w:val="00A31113"/>
    <w:rsid w:val="00A315F6"/>
    <w:rsid w:val="00A31632"/>
    <w:rsid w:val="00A318BE"/>
    <w:rsid w:val="00A32CDF"/>
    <w:rsid w:val="00A3333A"/>
    <w:rsid w:val="00A343D5"/>
    <w:rsid w:val="00A348E4"/>
    <w:rsid w:val="00A350A1"/>
    <w:rsid w:val="00A352C2"/>
    <w:rsid w:val="00A35694"/>
    <w:rsid w:val="00A3601A"/>
    <w:rsid w:val="00A36413"/>
    <w:rsid w:val="00A36AA0"/>
    <w:rsid w:val="00A36DA5"/>
    <w:rsid w:val="00A3725E"/>
    <w:rsid w:val="00A40BFF"/>
    <w:rsid w:val="00A40D1D"/>
    <w:rsid w:val="00A41ECC"/>
    <w:rsid w:val="00A42128"/>
    <w:rsid w:val="00A42284"/>
    <w:rsid w:val="00A429C0"/>
    <w:rsid w:val="00A43878"/>
    <w:rsid w:val="00A43A5D"/>
    <w:rsid w:val="00A45839"/>
    <w:rsid w:val="00A47542"/>
    <w:rsid w:val="00A501EB"/>
    <w:rsid w:val="00A50DF5"/>
    <w:rsid w:val="00A51059"/>
    <w:rsid w:val="00A511FA"/>
    <w:rsid w:val="00A53FB4"/>
    <w:rsid w:val="00A54308"/>
    <w:rsid w:val="00A54F41"/>
    <w:rsid w:val="00A55DE3"/>
    <w:rsid w:val="00A56045"/>
    <w:rsid w:val="00A56DEF"/>
    <w:rsid w:val="00A57645"/>
    <w:rsid w:val="00A57BBF"/>
    <w:rsid w:val="00A605B5"/>
    <w:rsid w:val="00A605F6"/>
    <w:rsid w:val="00A6075B"/>
    <w:rsid w:val="00A63EE0"/>
    <w:rsid w:val="00A64BA3"/>
    <w:rsid w:val="00A64CA9"/>
    <w:rsid w:val="00A658DF"/>
    <w:rsid w:val="00A664D7"/>
    <w:rsid w:val="00A66DB9"/>
    <w:rsid w:val="00A67791"/>
    <w:rsid w:val="00A67D87"/>
    <w:rsid w:val="00A70C97"/>
    <w:rsid w:val="00A70F67"/>
    <w:rsid w:val="00A719F8"/>
    <w:rsid w:val="00A71B45"/>
    <w:rsid w:val="00A72A9A"/>
    <w:rsid w:val="00A72D30"/>
    <w:rsid w:val="00A73915"/>
    <w:rsid w:val="00A73F26"/>
    <w:rsid w:val="00A74ADB"/>
    <w:rsid w:val="00A75FFE"/>
    <w:rsid w:val="00A76E3D"/>
    <w:rsid w:val="00A81315"/>
    <w:rsid w:val="00A815B9"/>
    <w:rsid w:val="00A83870"/>
    <w:rsid w:val="00A8419C"/>
    <w:rsid w:val="00A84834"/>
    <w:rsid w:val="00A850E3"/>
    <w:rsid w:val="00A8533C"/>
    <w:rsid w:val="00A86BA8"/>
    <w:rsid w:val="00A86C60"/>
    <w:rsid w:val="00A9206A"/>
    <w:rsid w:val="00A94228"/>
    <w:rsid w:val="00A9438B"/>
    <w:rsid w:val="00A9438D"/>
    <w:rsid w:val="00A95BE2"/>
    <w:rsid w:val="00A9666B"/>
    <w:rsid w:val="00A966DB"/>
    <w:rsid w:val="00A96935"/>
    <w:rsid w:val="00A96C90"/>
    <w:rsid w:val="00AA065E"/>
    <w:rsid w:val="00AA0F0B"/>
    <w:rsid w:val="00AA135C"/>
    <w:rsid w:val="00AA2019"/>
    <w:rsid w:val="00AA39C7"/>
    <w:rsid w:val="00AA402D"/>
    <w:rsid w:val="00AA4745"/>
    <w:rsid w:val="00AA4877"/>
    <w:rsid w:val="00AA52E6"/>
    <w:rsid w:val="00AB0267"/>
    <w:rsid w:val="00AB143E"/>
    <w:rsid w:val="00AB1507"/>
    <w:rsid w:val="00AB2DFC"/>
    <w:rsid w:val="00AB3C1C"/>
    <w:rsid w:val="00AB3EAD"/>
    <w:rsid w:val="00AB3F79"/>
    <w:rsid w:val="00AB5069"/>
    <w:rsid w:val="00AB5625"/>
    <w:rsid w:val="00AB7A6D"/>
    <w:rsid w:val="00AC0670"/>
    <w:rsid w:val="00AC431B"/>
    <w:rsid w:val="00AC47D3"/>
    <w:rsid w:val="00AC5469"/>
    <w:rsid w:val="00AC58BC"/>
    <w:rsid w:val="00AC5DF6"/>
    <w:rsid w:val="00AC6364"/>
    <w:rsid w:val="00AC6D31"/>
    <w:rsid w:val="00AC72CD"/>
    <w:rsid w:val="00AC73BE"/>
    <w:rsid w:val="00AC7B94"/>
    <w:rsid w:val="00AD03D2"/>
    <w:rsid w:val="00AD0698"/>
    <w:rsid w:val="00AD0709"/>
    <w:rsid w:val="00AD14D4"/>
    <w:rsid w:val="00AD2A69"/>
    <w:rsid w:val="00AD2B51"/>
    <w:rsid w:val="00AD75F7"/>
    <w:rsid w:val="00AE00EF"/>
    <w:rsid w:val="00AE02F2"/>
    <w:rsid w:val="00AE0912"/>
    <w:rsid w:val="00AE0E20"/>
    <w:rsid w:val="00AE13CD"/>
    <w:rsid w:val="00AE2C7F"/>
    <w:rsid w:val="00AE406C"/>
    <w:rsid w:val="00AE5225"/>
    <w:rsid w:val="00AE5411"/>
    <w:rsid w:val="00AE5B79"/>
    <w:rsid w:val="00AE60D5"/>
    <w:rsid w:val="00AE6674"/>
    <w:rsid w:val="00AE66EC"/>
    <w:rsid w:val="00AE69AB"/>
    <w:rsid w:val="00AE78FA"/>
    <w:rsid w:val="00AE7EEC"/>
    <w:rsid w:val="00AF0904"/>
    <w:rsid w:val="00AF0C80"/>
    <w:rsid w:val="00AF1B19"/>
    <w:rsid w:val="00AF1B89"/>
    <w:rsid w:val="00AF20E6"/>
    <w:rsid w:val="00AF2753"/>
    <w:rsid w:val="00AF2FFF"/>
    <w:rsid w:val="00AF30B4"/>
    <w:rsid w:val="00AF4178"/>
    <w:rsid w:val="00AF4679"/>
    <w:rsid w:val="00AF59E5"/>
    <w:rsid w:val="00AF70B0"/>
    <w:rsid w:val="00B000CB"/>
    <w:rsid w:val="00B008DD"/>
    <w:rsid w:val="00B013B3"/>
    <w:rsid w:val="00B01456"/>
    <w:rsid w:val="00B024FC"/>
    <w:rsid w:val="00B041CC"/>
    <w:rsid w:val="00B04985"/>
    <w:rsid w:val="00B11268"/>
    <w:rsid w:val="00B11BEA"/>
    <w:rsid w:val="00B11C90"/>
    <w:rsid w:val="00B133C3"/>
    <w:rsid w:val="00B1389B"/>
    <w:rsid w:val="00B13F45"/>
    <w:rsid w:val="00B15139"/>
    <w:rsid w:val="00B16775"/>
    <w:rsid w:val="00B20838"/>
    <w:rsid w:val="00B2112E"/>
    <w:rsid w:val="00B227D7"/>
    <w:rsid w:val="00B2280A"/>
    <w:rsid w:val="00B23183"/>
    <w:rsid w:val="00B2335B"/>
    <w:rsid w:val="00B24ECF"/>
    <w:rsid w:val="00B25279"/>
    <w:rsid w:val="00B25783"/>
    <w:rsid w:val="00B25866"/>
    <w:rsid w:val="00B260CC"/>
    <w:rsid w:val="00B2656C"/>
    <w:rsid w:val="00B267DD"/>
    <w:rsid w:val="00B26B23"/>
    <w:rsid w:val="00B26BF0"/>
    <w:rsid w:val="00B27013"/>
    <w:rsid w:val="00B27258"/>
    <w:rsid w:val="00B30070"/>
    <w:rsid w:val="00B314F9"/>
    <w:rsid w:val="00B31986"/>
    <w:rsid w:val="00B31C31"/>
    <w:rsid w:val="00B32DAC"/>
    <w:rsid w:val="00B3362F"/>
    <w:rsid w:val="00B33C00"/>
    <w:rsid w:val="00B33D61"/>
    <w:rsid w:val="00B34733"/>
    <w:rsid w:val="00B34B09"/>
    <w:rsid w:val="00B3615B"/>
    <w:rsid w:val="00B372AC"/>
    <w:rsid w:val="00B37923"/>
    <w:rsid w:val="00B37AD2"/>
    <w:rsid w:val="00B414AB"/>
    <w:rsid w:val="00B416D6"/>
    <w:rsid w:val="00B41718"/>
    <w:rsid w:val="00B41C2A"/>
    <w:rsid w:val="00B42524"/>
    <w:rsid w:val="00B44AB9"/>
    <w:rsid w:val="00B47FF8"/>
    <w:rsid w:val="00B50D2C"/>
    <w:rsid w:val="00B50D49"/>
    <w:rsid w:val="00B50F5A"/>
    <w:rsid w:val="00B52E60"/>
    <w:rsid w:val="00B53078"/>
    <w:rsid w:val="00B53274"/>
    <w:rsid w:val="00B53B5C"/>
    <w:rsid w:val="00B53D55"/>
    <w:rsid w:val="00B54964"/>
    <w:rsid w:val="00B56AED"/>
    <w:rsid w:val="00B57871"/>
    <w:rsid w:val="00B57E7D"/>
    <w:rsid w:val="00B60F8A"/>
    <w:rsid w:val="00B61707"/>
    <w:rsid w:val="00B63306"/>
    <w:rsid w:val="00B6405F"/>
    <w:rsid w:val="00B65009"/>
    <w:rsid w:val="00B66257"/>
    <w:rsid w:val="00B66D2D"/>
    <w:rsid w:val="00B672CB"/>
    <w:rsid w:val="00B6792E"/>
    <w:rsid w:val="00B67F38"/>
    <w:rsid w:val="00B709E3"/>
    <w:rsid w:val="00B71B63"/>
    <w:rsid w:val="00B71F17"/>
    <w:rsid w:val="00B72D88"/>
    <w:rsid w:val="00B72DB2"/>
    <w:rsid w:val="00B73139"/>
    <w:rsid w:val="00B745F1"/>
    <w:rsid w:val="00B748B3"/>
    <w:rsid w:val="00B74ADF"/>
    <w:rsid w:val="00B758B1"/>
    <w:rsid w:val="00B767EC"/>
    <w:rsid w:val="00B8005C"/>
    <w:rsid w:val="00B8108B"/>
    <w:rsid w:val="00B812C2"/>
    <w:rsid w:val="00B81B27"/>
    <w:rsid w:val="00B827EE"/>
    <w:rsid w:val="00B828BE"/>
    <w:rsid w:val="00B83C42"/>
    <w:rsid w:val="00B84627"/>
    <w:rsid w:val="00B84B0B"/>
    <w:rsid w:val="00B84F21"/>
    <w:rsid w:val="00B8599E"/>
    <w:rsid w:val="00B85C3F"/>
    <w:rsid w:val="00B86C02"/>
    <w:rsid w:val="00B87BEB"/>
    <w:rsid w:val="00B904F3"/>
    <w:rsid w:val="00B91472"/>
    <w:rsid w:val="00B93690"/>
    <w:rsid w:val="00B93DAD"/>
    <w:rsid w:val="00B9413B"/>
    <w:rsid w:val="00B94F54"/>
    <w:rsid w:val="00B94FBA"/>
    <w:rsid w:val="00B95404"/>
    <w:rsid w:val="00B959BA"/>
    <w:rsid w:val="00B96D05"/>
    <w:rsid w:val="00B96E01"/>
    <w:rsid w:val="00B96FC2"/>
    <w:rsid w:val="00B97AD4"/>
    <w:rsid w:val="00B97C19"/>
    <w:rsid w:val="00BA1E4D"/>
    <w:rsid w:val="00BA2593"/>
    <w:rsid w:val="00BA27BF"/>
    <w:rsid w:val="00BA5D09"/>
    <w:rsid w:val="00BA63C8"/>
    <w:rsid w:val="00BA70C2"/>
    <w:rsid w:val="00BA732B"/>
    <w:rsid w:val="00BB054D"/>
    <w:rsid w:val="00BB0C55"/>
    <w:rsid w:val="00BB1204"/>
    <w:rsid w:val="00BB1444"/>
    <w:rsid w:val="00BB1D7D"/>
    <w:rsid w:val="00BB4305"/>
    <w:rsid w:val="00BB4D12"/>
    <w:rsid w:val="00BB5E91"/>
    <w:rsid w:val="00BB6E58"/>
    <w:rsid w:val="00BB75AA"/>
    <w:rsid w:val="00BB7A4B"/>
    <w:rsid w:val="00BC0894"/>
    <w:rsid w:val="00BC226A"/>
    <w:rsid w:val="00BC3428"/>
    <w:rsid w:val="00BC3C9C"/>
    <w:rsid w:val="00BC5C48"/>
    <w:rsid w:val="00BC5E78"/>
    <w:rsid w:val="00BC6E84"/>
    <w:rsid w:val="00BD27DD"/>
    <w:rsid w:val="00BD2806"/>
    <w:rsid w:val="00BD330C"/>
    <w:rsid w:val="00BD44B5"/>
    <w:rsid w:val="00BD4AD1"/>
    <w:rsid w:val="00BD50AC"/>
    <w:rsid w:val="00BD5DFB"/>
    <w:rsid w:val="00BD5E3C"/>
    <w:rsid w:val="00BD66EF"/>
    <w:rsid w:val="00BD72D2"/>
    <w:rsid w:val="00BD76DE"/>
    <w:rsid w:val="00BD7EA0"/>
    <w:rsid w:val="00BE07F9"/>
    <w:rsid w:val="00BE08BC"/>
    <w:rsid w:val="00BE1F44"/>
    <w:rsid w:val="00BE244D"/>
    <w:rsid w:val="00BE657A"/>
    <w:rsid w:val="00BE66E6"/>
    <w:rsid w:val="00BE7AA2"/>
    <w:rsid w:val="00BF0047"/>
    <w:rsid w:val="00BF0965"/>
    <w:rsid w:val="00BF15E8"/>
    <w:rsid w:val="00BF3250"/>
    <w:rsid w:val="00BF3274"/>
    <w:rsid w:val="00BF3798"/>
    <w:rsid w:val="00BF5578"/>
    <w:rsid w:val="00BF61C7"/>
    <w:rsid w:val="00BF67F9"/>
    <w:rsid w:val="00BF6A66"/>
    <w:rsid w:val="00BF6E01"/>
    <w:rsid w:val="00BF7BB0"/>
    <w:rsid w:val="00BF7D22"/>
    <w:rsid w:val="00C0065F"/>
    <w:rsid w:val="00C00C45"/>
    <w:rsid w:val="00C01219"/>
    <w:rsid w:val="00C0191F"/>
    <w:rsid w:val="00C0233D"/>
    <w:rsid w:val="00C02348"/>
    <w:rsid w:val="00C02811"/>
    <w:rsid w:val="00C0585D"/>
    <w:rsid w:val="00C06059"/>
    <w:rsid w:val="00C115EA"/>
    <w:rsid w:val="00C1463B"/>
    <w:rsid w:val="00C1760F"/>
    <w:rsid w:val="00C2096C"/>
    <w:rsid w:val="00C22F9E"/>
    <w:rsid w:val="00C23157"/>
    <w:rsid w:val="00C252E9"/>
    <w:rsid w:val="00C2679B"/>
    <w:rsid w:val="00C27075"/>
    <w:rsid w:val="00C27ABA"/>
    <w:rsid w:val="00C327E9"/>
    <w:rsid w:val="00C3319A"/>
    <w:rsid w:val="00C340FD"/>
    <w:rsid w:val="00C34238"/>
    <w:rsid w:val="00C349FE"/>
    <w:rsid w:val="00C35597"/>
    <w:rsid w:val="00C35BDD"/>
    <w:rsid w:val="00C36B6B"/>
    <w:rsid w:val="00C36ECC"/>
    <w:rsid w:val="00C37873"/>
    <w:rsid w:val="00C42830"/>
    <w:rsid w:val="00C437F2"/>
    <w:rsid w:val="00C43A79"/>
    <w:rsid w:val="00C43E1A"/>
    <w:rsid w:val="00C45AAE"/>
    <w:rsid w:val="00C45CD0"/>
    <w:rsid w:val="00C4612C"/>
    <w:rsid w:val="00C462B2"/>
    <w:rsid w:val="00C469B2"/>
    <w:rsid w:val="00C46D13"/>
    <w:rsid w:val="00C522FB"/>
    <w:rsid w:val="00C53E78"/>
    <w:rsid w:val="00C53FCB"/>
    <w:rsid w:val="00C55CE6"/>
    <w:rsid w:val="00C5603A"/>
    <w:rsid w:val="00C56A64"/>
    <w:rsid w:val="00C57652"/>
    <w:rsid w:val="00C576CA"/>
    <w:rsid w:val="00C60004"/>
    <w:rsid w:val="00C60AB4"/>
    <w:rsid w:val="00C6163E"/>
    <w:rsid w:val="00C61F63"/>
    <w:rsid w:val="00C62024"/>
    <w:rsid w:val="00C6284F"/>
    <w:rsid w:val="00C65B85"/>
    <w:rsid w:val="00C67A05"/>
    <w:rsid w:val="00C707A5"/>
    <w:rsid w:val="00C71EBE"/>
    <w:rsid w:val="00C7401D"/>
    <w:rsid w:val="00C74E33"/>
    <w:rsid w:val="00C7516A"/>
    <w:rsid w:val="00C77FD1"/>
    <w:rsid w:val="00C8011D"/>
    <w:rsid w:val="00C80B65"/>
    <w:rsid w:val="00C80B87"/>
    <w:rsid w:val="00C82214"/>
    <w:rsid w:val="00C86961"/>
    <w:rsid w:val="00C9062C"/>
    <w:rsid w:val="00C91E03"/>
    <w:rsid w:val="00C92409"/>
    <w:rsid w:val="00C92D84"/>
    <w:rsid w:val="00C9318D"/>
    <w:rsid w:val="00C936BD"/>
    <w:rsid w:val="00C93741"/>
    <w:rsid w:val="00C93E3C"/>
    <w:rsid w:val="00C94138"/>
    <w:rsid w:val="00C9455C"/>
    <w:rsid w:val="00C94ABE"/>
    <w:rsid w:val="00C953E2"/>
    <w:rsid w:val="00C95421"/>
    <w:rsid w:val="00C959BD"/>
    <w:rsid w:val="00C96F99"/>
    <w:rsid w:val="00C9718C"/>
    <w:rsid w:val="00C97DF4"/>
    <w:rsid w:val="00CA00E6"/>
    <w:rsid w:val="00CA0AE5"/>
    <w:rsid w:val="00CA123A"/>
    <w:rsid w:val="00CA1382"/>
    <w:rsid w:val="00CA160E"/>
    <w:rsid w:val="00CA1A92"/>
    <w:rsid w:val="00CA3028"/>
    <w:rsid w:val="00CA41E5"/>
    <w:rsid w:val="00CA4324"/>
    <w:rsid w:val="00CA4329"/>
    <w:rsid w:val="00CA50FE"/>
    <w:rsid w:val="00CA53B8"/>
    <w:rsid w:val="00CA7FAF"/>
    <w:rsid w:val="00CB0534"/>
    <w:rsid w:val="00CB22A4"/>
    <w:rsid w:val="00CB265B"/>
    <w:rsid w:val="00CB2A6D"/>
    <w:rsid w:val="00CB2AD4"/>
    <w:rsid w:val="00CB63AC"/>
    <w:rsid w:val="00CB7E45"/>
    <w:rsid w:val="00CC013F"/>
    <w:rsid w:val="00CC0D3F"/>
    <w:rsid w:val="00CC1DEF"/>
    <w:rsid w:val="00CC25F8"/>
    <w:rsid w:val="00CC2737"/>
    <w:rsid w:val="00CC2953"/>
    <w:rsid w:val="00CC3434"/>
    <w:rsid w:val="00CC5DFA"/>
    <w:rsid w:val="00CC5FC6"/>
    <w:rsid w:val="00CC6380"/>
    <w:rsid w:val="00CC7012"/>
    <w:rsid w:val="00CC7479"/>
    <w:rsid w:val="00CC7935"/>
    <w:rsid w:val="00CC7D9A"/>
    <w:rsid w:val="00CD1034"/>
    <w:rsid w:val="00CD1354"/>
    <w:rsid w:val="00CD1973"/>
    <w:rsid w:val="00CD2F19"/>
    <w:rsid w:val="00CD41C1"/>
    <w:rsid w:val="00CD4F09"/>
    <w:rsid w:val="00CD5496"/>
    <w:rsid w:val="00CD5958"/>
    <w:rsid w:val="00CD5A48"/>
    <w:rsid w:val="00CD62E6"/>
    <w:rsid w:val="00CD70A4"/>
    <w:rsid w:val="00CD79D0"/>
    <w:rsid w:val="00CE12B4"/>
    <w:rsid w:val="00CE30A5"/>
    <w:rsid w:val="00CE4003"/>
    <w:rsid w:val="00CE4724"/>
    <w:rsid w:val="00CE5553"/>
    <w:rsid w:val="00CE5D04"/>
    <w:rsid w:val="00CE6651"/>
    <w:rsid w:val="00CE7BC5"/>
    <w:rsid w:val="00CF042D"/>
    <w:rsid w:val="00CF072D"/>
    <w:rsid w:val="00CF1F79"/>
    <w:rsid w:val="00CF29D0"/>
    <w:rsid w:val="00CF2F23"/>
    <w:rsid w:val="00CF32C5"/>
    <w:rsid w:val="00CF524C"/>
    <w:rsid w:val="00CF54DD"/>
    <w:rsid w:val="00CF6AD0"/>
    <w:rsid w:val="00CF6D1F"/>
    <w:rsid w:val="00CF72FE"/>
    <w:rsid w:val="00CF7345"/>
    <w:rsid w:val="00CF7B37"/>
    <w:rsid w:val="00D01358"/>
    <w:rsid w:val="00D02202"/>
    <w:rsid w:val="00D0368F"/>
    <w:rsid w:val="00D03BA2"/>
    <w:rsid w:val="00D04C92"/>
    <w:rsid w:val="00D04D3B"/>
    <w:rsid w:val="00D04E41"/>
    <w:rsid w:val="00D07C8A"/>
    <w:rsid w:val="00D10919"/>
    <w:rsid w:val="00D10FAA"/>
    <w:rsid w:val="00D1115E"/>
    <w:rsid w:val="00D12995"/>
    <w:rsid w:val="00D13122"/>
    <w:rsid w:val="00D132A3"/>
    <w:rsid w:val="00D133B8"/>
    <w:rsid w:val="00D152B5"/>
    <w:rsid w:val="00D159FB"/>
    <w:rsid w:val="00D15D26"/>
    <w:rsid w:val="00D16242"/>
    <w:rsid w:val="00D17EA9"/>
    <w:rsid w:val="00D2055E"/>
    <w:rsid w:val="00D2185E"/>
    <w:rsid w:val="00D22398"/>
    <w:rsid w:val="00D22ECF"/>
    <w:rsid w:val="00D23786"/>
    <w:rsid w:val="00D2503D"/>
    <w:rsid w:val="00D251BF"/>
    <w:rsid w:val="00D25310"/>
    <w:rsid w:val="00D25C42"/>
    <w:rsid w:val="00D2636B"/>
    <w:rsid w:val="00D269A1"/>
    <w:rsid w:val="00D27E0B"/>
    <w:rsid w:val="00D32DB7"/>
    <w:rsid w:val="00D33247"/>
    <w:rsid w:val="00D35162"/>
    <w:rsid w:val="00D35442"/>
    <w:rsid w:val="00D35C97"/>
    <w:rsid w:val="00D35D79"/>
    <w:rsid w:val="00D36DC1"/>
    <w:rsid w:val="00D375E7"/>
    <w:rsid w:val="00D40CAB"/>
    <w:rsid w:val="00D4268D"/>
    <w:rsid w:val="00D43C33"/>
    <w:rsid w:val="00D44E4A"/>
    <w:rsid w:val="00D4540F"/>
    <w:rsid w:val="00D45C90"/>
    <w:rsid w:val="00D470C8"/>
    <w:rsid w:val="00D47EEF"/>
    <w:rsid w:val="00D50681"/>
    <w:rsid w:val="00D507D3"/>
    <w:rsid w:val="00D541C4"/>
    <w:rsid w:val="00D5554F"/>
    <w:rsid w:val="00D55C9A"/>
    <w:rsid w:val="00D55D5F"/>
    <w:rsid w:val="00D57326"/>
    <w:rsid w:val="00D5790C"/>
    <w:rsid w:val="00D579D2"/>
    <w:rsid w:val="00D57A92"/>
    <w:rsid w:val="00D57C94"/>
    <w:rsid w:val="00D60198"/>
    <w:rsid w:val="00D6063F"/>
    <w:rsid w:val="00D62BBF"/>
    <w:rsid w:val="00D6674E"/>
    <w:rsid w:val="00D671D2"/>
    <w:rsid w:val="00D6723C"/>
    <w:rsid w:val="00D674A4"/>
    <w:rsid w:val="00D7061E"/>
    <w:rsid w:val="00D70CD3"/>
    <w:rsid w:val="00D70CE5"/>
    <w:rsid w:val="00D715A2"/>
    <w:rsid w:val="00D7160B"/>
    <w:rsid w:val="00D76472"/>
    <w:rsid w:val="00D767EE"/>
    <w:rsid w:val="00D76E35"/>
    <w:rsid w:val="00D809AB"/>
    <w:rsid w:val="00D80F2D"/>
    <w:rsid w:val="00D817C4"/>
    <w:rsid w:val="00D819BD"/>
    <w:rsid w:val="00D823FB"/>
    <w:rsid w:val="00D83704"/>
    <w:rsid w:val="00D83C86"/>
    <w:rsid w:val="00D84576"/>
    <w:rsid w:val="00D84CC9"/>
    <w:rsid w:val="00D86539"/>
    <w:rsid w:val="00D879C1"/>
    <w:rsid w:val="00D90B23"/>
    <w:rsid w:val="00D90FA5"/>
    <w:rsid w:val="00D9167B"/>
    <w:rsid w:val="00D91E3A"/>
    <w:rsid w:val="00D925BE"/>
    <w:rsid w:val="00D93558"/>
    <w:rsid w:val="00D93CCA"/>
    <w:rsid w:val="00D93EC5"/>
    <w:rsid w:val="00D95031"/>
    <w:rsid w:val="00D956BE"/>
    <w:rsid w:val="00D95926"/>
    <w:rsid w:val="00D95D5A"/>
    <w:rsid w:val="00D961C5"/>
    <w:rsid w:val="00D961FA"/>
    <w:rsid w:val="00D9628D"/>
    <w:rsid w:val="00D963E9"/>
    <w:rsid w:val="00D969C9"/>
    <w:rsid w:val="00D97564"/>
    <w:rsid w:val="00DA0860"/>
    <w:rsid w:val="00DA0EB4"/>
    <w:rsid w:val="00DA3248"/>
    <w:rsid w:val="00DA34C8"/>
    <w:rsid w:val="00DA5A56"/>
    <w:rsid w:val="00DA5F7D"/>
    <w:rsid w:val="00DA7034"/>
    <w:rsid w:val="00DB075D"/>
    <w:rsid w:val="00DB0C66"/>
    <w:rsid w:val="00DB0CBE"/>
    <w:rsid w:val="00DB3790"/>
    <w:rsid w:val="00DB3A89"/>
    <w:rsid w:val="00DB45F3"/>
    <w:rsid w:val="00DB68D1"/>
    <w:rsid w:val="00DB6A66"/>
    <w:rsid w:val="00DB6F0E"/>
    <w:rsid w:val="00DB71A2"/>
    <w:rsid w:val="00DB75A7"/>
    <w:rsid w:val="00DC01E3"/>
    <w:rsid w:val="00DC0906"/>
    <w:rsid w:val="00DC1554"/>
    <w:rsid w:val="00DC1983"/>
    <w:rsid w:val="00DC2405"/>
    <w:rsid w:val="00DC40BE"/>
    <w:rsid w:val="00DC40E3"/>
    <w:rsid w:val="00DC461A"/>
    <w:rsid w:val="00DC5351"/>
    <w:rsid w:val="00DC561F"/>
    <w:rsid w:val="00DC6448"/>
    <w:rsid w:val="00DC6981"/>
    <w:rsid w:val="00DC6EF2"/>
    <w:rsid w:val="00DC711A"/>
    <w:rsid w:val="00DC747B"/>
    <w:rsid w:val="00DD0096"/>
    <w:rsid w:val="00DD0A52"/>
    <w:rsid w:val="00DD189C"/>
    <w:rsid w:val="00DD1ACB"/>
    <w:rsid w:val="00DD1ACE"/>
    <w:rsid w:val="00DD29DB"/>
    <w:rsid w:val="00DD342B"/>
    <w:rsid w:val="00DD4448"/>
    <w:rsid w:val="00DD480F"/>
    <w:rsid w:val="00DD4CC7"/>
    <w:rsid w:val="00DD4E6A"/>
    <w:rsid w:val="00DD50E3"/>
    <w:rsid w:val="00DD5D14"/>
    <w:rsid w:val="00DD763E"/>
    <w:rsid w:val="00DD7C6B"/>
    <w:rsid w:val="00DE0603"/>
    <w:rsid w:val="00DE14A8"/>
    <w:rsid w:val="00DE1A4E"/>
    <w:rsid w:val="00DE36F1"/>
    <w:rsid w:val="00DE4166"/>
    <w:rsid w:val="00DE571E"/>
    <w:rsid w:val="00DE69D4"/>
    <w:rsid w:val="00DE6ECE"/>
    <w:rsid w:val="00DE7478"/>
    <w:rsid w:val="00DE7956"/>
    <w:rsid w:val="00DF0137"/>
    <w:rsid w:val="00DF1C8D"/>
    <w:rsid w:val="00DF36E3"/>
    <w:rsid w:val="00DF3899"/>
    <w:rsid w:val="00DF421E"/>
    <w:rsid w:val="00DF44B3"/>
    <w:rsid w:val="00DF4FCA"/>
    <w:rsid w:val="00DF5C88"/>
    <w:rsid w:val="00DF5DB3"/>
    <w:rsid w:val="00DF74C3"/>
    <w:rsid w:val="00DF78AF"/>
    <w:rsid w:val="00DF79E8"/>
    <w:rsid w:val="00DF7CB5"/>
    <w:rsid w:val="00E00688"/>
    <w:rsid w:val="00E00C00"/>
    <w:rsid w:val="00E114B0"/>
    <w:rsid w:val="00E117D7"/>
    <w:rsid w:val="00E1207B"/>
    <w:rsid w:val="00E12262"/>
    <w:rsid w:val="00E125CA"/>
    <w:rsid w:val="00E12C31"/>
    <w:rsid w:val="00E13729"/>
    <w:rsid w:val="00E13D0E"/>
    <w:rsid w:val="00E13F68"/>
    <w:rsid w:val="00E16336"/>
    <w:rsid w:val="00E167F7"/>
    <w:rsid w:val="00E17245"/>
    <w:rsid w:val="00E22CDB"/>
    <w:rsid w:val="00E2435C"/>
    <w:rsid w:val="00E2481E"/>
    <w:rsid w:val="00E25D53"/>
    <w:rsid w:val="00E2614F"/>
    <w:rsid w:val="00E27171"/>
    <w:rsid w:val="00E3045F"/>
    <w:rsid w:val="00E31D7F"/>
    <w:rsid w:val="00E32493"/>
    <w:rsid w:val="00E32D91"/>
    <w:rsid w:val="00E3367A"/>
    <w:rsid w:val="00E3441C"/>
    <w:rsid w:val="00E3682A"/>
    <w:rsid w:val="00E37C8A"/>
    <w:rsid w:val="00E424B4"/>
    <w:rsid w:val="00E43083"/>
    <w:rsid w:val="00E433F6"/>
    <w:rsid w:val="00E43612"/>
    <w:rsid w:val="00E4412F"/>
    <w:rsid w:val="00E44937"/>
    <w:rsid w:val="00E449A7"/>
    <w:rsid w:val="00E449DE"/>
    <w:rsid w:val="00E44A9E"/>
    <w:rsid w:val="00E44F7C"/>
    <w:rsid w:val="00E45A96"/>
    <w:rsid w:val="00E50062"/>
    <w:rsid w:val="00E50CD4"/>
    <w:rsid w:val="00E51DF4"/>
    <w:rsid w:val="00E5506E"/>
    <w:rsid w:val="00E55426"/>
    <w:rsid w:val="00E55831"/>
    <w:rsid w:val="00E5725A"/>
    <w:rsid w:val="00E57B8D"/>
    <w:rsid w:val="00E57FA0"/>
    <w:rsid w:val="00E61E95"/>
    <w:rsid w:val="00E63451"/>
    <w:rsid w:val="00E6435E"/>
    <w:rsid w:val="00E6452F"/>
    <w:rsid w:val="00E65033"/>
    <w:rsid w:val="00E652AB"/>
    <w:rsid w:val="00E66B36"/>
    <w:rsid w:val="00E6778E"/>
    <w:rsid w:val="00E705B6"/>
    <w:rsid w:val="00E7074A"/>
    <w:rsid w:val="00E70964"/>
    <w:rsid w:val="00E72127"/>
    <w:rsid w:val="00E72D3E"/>
    <w:rsid w:val="00E74C96"/>
    <w:rsid w:val="00E7553B"/>
    <w:rsid w:val="00E756D5"/>
    <w:rsid w:val="00E75D9F"/>
    <w:rsid w:val="00E75F42"/>
    <w:rsid w:val="00E76199"/>
    <w:rsid w:val="00E761AA"/>
    <w:rsid w:val="00E762D3"/>
    <w:rsid w:val="00E76E72"/>
    <w:rsid w:val="00E7756C"/>
    <w:rsid w:val="00E77B26"/>
    <w:rsid w:val="00E8065B"/>
    <w:rsid w:val="00E812F5"/>
    <w:rsid w:val="00E817B4"/>
    <w:rsid w:val="00E81B4C"/>
    <w:rsid w:val="00E83408"/>
    <w:rsid w:val="00E83C24"/>
    <w:rsid w:val="00E8488E"/>
    <w:rsid w:val="00E87B97"/>
    <w:rsid w:val="00E9152C"/>
    <w:rsid w:val="00E93086"/>
    <w:rsid w:val="00E93DF6"/>
    <w:rsid w:val="00E94AF4"/>
    <w:rsid w:val="00E96F6C"/>
    <w:rsid w:val="00EA1300"/>
    <w:rsid w:val="00EA1460"/>
    <w:rsid w:val="00EA30E0"/>
    <w:rsid w:val="00EA338D"/>
    <w:rsid w:val="00EA3A06"/>
    <w:rsid w:val="00EA3D00"/>
    <w:rsid w:val="00EA5BC4"/>
    <w:rsid w:val="00EA6A14"/>
    <w:rsid w:val="00EB04D6"/>
    <w:rsid w:val="00EB05F3"/>
    <w:rsid w:val="00EB219F"/>
    <w:rsid w:val="00EB2E79"/>
    <w:rsid w:val="00EB37A8"/>
    <w:rsid w:val="00EB382D"/>
    <w:rsid w:val="00EB390A"/>
    <w:rsid w:val="00EB3F75"/>
    <w:rsid w:val="00EB44B8"/>
    <w:rsid w:val="00EB4B44"/>
    <w:rsid w:val="00EB4D28"/>
    <w:rsid w:val="00EB5555"/>
    <w:rsid w:val="00EB56F9"/>
    <w:rsid w:val="00EB7649"/>
    <w:rsid w:val="00EC1DC2"/>
    <w:rsid w:val="00EC263C"/>
    <w:rsid w:val="00EC3C4C"/>
    <w:rsid w:val="00EC52FC"/>
    <w:rsid w:val="00EC67AF"/>
    <w:rsid w:val="00EC7200"/>
    <w:rsid w:val="00EC7965"/>
    <w:rsid w:val="00EC7CEF"/>
    <w:rsid w:val="00ED0565"/>
    <w:rsid w:val="00ED0907"/>
    <w:rsid w:val="00ED10A3"/>
    <w:rsid w:val="00ED14BF"/>
    <w:rsid w:val="00ED199E"/>
    <w:rsid w:val="00ED3522"/>
    <w:rsid w:val="00ED3C7E"/>
    <w:rsid w:val="00ED4AA3"/>
    <w:rsid w:val="00ED4DBA"/>
    <w:rsid w:val="00EE0244"/>
    <w:rsid w:val="00EE0689"/>
    <w:rsid w:val="00EE0954"/>
    <w:rsid w:val="00EE2C28"/>
    <w:rsid w:val="00EE3CE2"/>
    <w:rsid w:val="00EE419D"/>
    <w:rsid w:val="00EE41DA"/>
    <w:rsid w:val="00EE4A38"/>
    <w:rsid w:val="00EE571A"/>
    <w:rsid w:val="00EE6B51"/>
    <w:rsid w:val="00EE7376"/>
    <w:rsid w:val="00EF0E3A"/>
    <w:rsid w:val="00EF16AD"/>
    <w:rsid w:val="00EF24B1"/>
    <w:rsid w:val="00EF49C0"/>
    <w:rsid w:val="00EF6960"/>
    <w:rsid w:val="00EF6CA4"/>
    <w:rsid w:val="00EF6CCF"/>
    <w:rsid w:val="00F00294"/>
    <w:rsid w:val="00F002D9"/>
    <w:rsid w:val="00F00FC5"/>
    <w:rsid w:val="00F01086"/>
    <w:rsid w:val="00F010EF"/>
    <w:rsid w:val="00F02066"/>
    <w:rsid w:val="00F025FB"/>
    <w:rsid w:val="00F03B9B"/>
    <w:rsid w:val="00F04CFF"/>
    <w:rsid w:val="00F05076"/>
    <w:rsid w:val="00F05718"/>
    <w:rsid w:val="00F05AF4"/>
    <w:rsid w:val="00F070E3"/>
    <w:rsid w:val="00F0738C"/>
    <w:rsid w:val="00F07E48"/>
    <w:rsid w:val="00F101A6"/>
    <w:rsid w:val="00F103C7"/>
    <w:rsid w:val="00F11AD7"/>
    <w:rsid w:val="00F11F8B"/>
    <w:rsid w:val="00F13070"/>
    <w:rsid w:val="00F13813"/>
    <w:rsid w:val="00F15E89"/>
    <w:rsid w:val="00F166A2"/>
    <w:rsid w:val="00F20654"/>
    <w:rsid w:val="00F21509"/>
    <w:rsid w:val="00F222E8"/>
    <w:rsid w:val="00F24524"/>
    <w:rsid w:val="00F24C96"/>
    <w:rsid w:val="00F27A3E"/>
    <w:rsid w:val="00F31989"/>
    <w:rsid w:val="00F32815"/>
    <w:rsid w:val="00F32933"/>
    <w:rsid w:val="00F34C0B"/>
    <w:rsid w:val="00F34EBF"/>
    <w:rsid w:val="00F35506"/>
    <w:rsid w:val="00F4147B"/>
    <w:rsid w:val="00F444E6"/>
    <w:rsid w:val="00F4668D"/>
    <w:rsid w:val="00F475BD"/>
    <w:rsid w:val="00F4762D"/>
    <w:rsid w:val="00F47ACA"/>
    <w:rsid w:val="00F47DBD"/>
    <w:rsid w:val="00F537D0"/>
    <w:rsid w:val="00F540ED"/>
    <w:rsid w:val="00F54DE1"/>
    <w:rsid w:val="00F56605"/>
    <w:rsid w:val="00F60A0E"/>
    <w:rsid w:val="00F621EB"/>
    <w:rsid w:val="00F62CC9"/>
    <w:rsid w:val="00F62DD1"/>
    <w:rsid w:val="00F637BB"/>
    <w:rsid w:val="00F65FEA"/>
    <w:rsid w:val="00F66F83"/>
    <w:rsid w:val="00F671C6"/>
    <w:rsid w:val="00F67625"/>
    <w:rsid w:val="00F67801"/>
    <w:rsid w:val="00F67CAE"/>
    <w:rsid w:val="00F70251"/>
    <w:rsid w:val="00F7122B"/>
    <w:rsid w:val="00F712D3"/>
    <w:rsid w:val="00F7157D"/>
    <w:rsid w:val="00F71E64"/>
    <w:rsid w:val="00F72D92"/>
    <w:rsid w:val="00F734E2"/>
    <w:rsid w:val="00F74A87"/>
    <w:rsid w:val="00F74AA3"/>
    <w:rsid w:val="00F7531E"/>
    <w:rsid w:val="00F76772"/>
    <w:rsid w:val="00F76E1E"/>
    <w:rsid w:val="00F80FF0"/>
    <w:rsid w:val="00F82738"/>
    <w:rsid w:val="00F831E0"/>
    <w:rsid w:val="00F83975"/>
    <w:rsid w:val="00F83C4A"/>
    <w:rsid w:val="00F83DAD"/>
    <w:rsid w:val="00F855DA"/>
    <w:rsid w:val="00F85F5D"/>
    <w:rsid w:val="00F862E4"/>
    <w:rsid w:val="00F879D9"/>
    <w:rsid w:val="00F9018D"/>
    <w:rsid w:val="00F90C56"/>
    <w:rsid w:val="00F93528"/>
    <w:rsid w:val="00F943FF"/>
    <w:rsid w:val="00F94E3A"/>
    <w:rsid w:val="00F94EE8"/>
    <w:rsid w:val="00F94FDD"/>
    <w:rsid w:val="00F95BDB"/>
    <w:rsid w:val="00F95F54"/>
    <w:rsid w:val="00F960D0"/>
    <w:rsid w:val="00F96F7F"/>
    <w:rsid w:val="00FA2EB1"/>
    <w:rsid w:val="00FA3424"/>
    <w:rsid w:val="00FA4066"/>
    <w:rsid w:val="00FA4409"/>
    <w:rsid w:val="00FA49BC"/>
    <w:rsid w:val="00FA4ADA"/>
    <w:rsid w:val="00FA4EB6"/>
    <w:rsid w:val="00FA6B32"/>
    <w:rsid w:val="00FB196A"/>
    <w:rsid w:val="00FB3ACC"/>
    <w:rsid w:val="00FB4239"/>
    <w:rsid w:val="00FB479F"/>
    <w:rsid w:val="00FB4D5B"/>
    <w:rsid w:val="00FB50D1"/>
    <w:rsid w:val="00FB56D5"/>
    <w:rsid w:val="00FB5A96"/>
    <w:rsid w:val="00FB5E4C"/>
    <w:rsid w:val="00FB63F8"/>
    <w:rsid w:val="00FC046B"/>
    <w:rsid w:val="00FC0C15"/>
    <w:rsid w:val="00FC1930"/>
    <w:rsid w:val="00FC414C"/>
    <w:rsid w:val="00FC6094"/>
    <w:rsid w:val="00FC696D"/>
    <w:rsid w:val="00FC6F53"/>
    <w:rsid w:val="00FD1CF9"/>
    <w:rsid w:val="00FD41B7"/>
    <w:rsid w:val="00FD44D1"/>
    <w:rsid w:val="00FD5C9E"/>
    <w:rsid w:val="00FD5E52"/>
    <w:rsid w:val="00FD654B"/>
    <w:rsid w:val="00FD7047"/>
    <w:rsid w:val="00FD7388"/>
    <w:rsid w:val="00FE0236"/>
    <w:rsid w:val="00FE0F6F"/>
    <w:rsid w:val="00FE114E"/>
    <w:rsid w:val="00FE11D2"/>
    <w:rsid w:val="00FE17D3"/>
    <w:rsid w:val="00FE2010"/>
    <w:rsid w:val="00FE2780"/>
    <w:rsid w:val="00FE2DAC"/>
    <w:rsid w:val="00FE34FC"/>
    <w:rsid w:val="00FE3AE2"/>
    <w:rsid w:val="00FE3FC2"/>
    <w:rsid w:val="00FE42FE"/>
    <w:rsid w:val="00FE48A2"/>
    <w:rsid w:val="00FE4FBA"/>
    <w:rsid w:val="00FE5E13"/>
    <w:rsid w:val="00FE5E19"/>
    <w:rsid w:val="00FE66F0"/>
    <w:rsid w:val="00FE6C5C"/>
    <w:rsid w:val="00FE706D"/>
    <w:rsid w:val="00FE7AFB"/>
    <w:rsid w:val="00FF0793"/>
    <w:rsid w:val="00FF07A0"/>
    <w:rsid w:val="00FF15BC"/>
    <w:rsid w:val="00FF1B85"/>
    <w:rsid w:val="00FF29C4"/>
    <w:rsid w:val="00FF2BD5"/>
    <w:rsid w:val="00FF32DF"/>
    <w:rsid w:val="00FF52B6"/>
    <w:rsid w:val="00FF611D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538DE98C"/>
  <w15:chartTrackingRefBased/>
  <w15:docId w15:val="{90ADD854-E3F6-4AB4-8D14-36587531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056"/>
    <w:rPr>
      <w:lang w:val="en-US" w:eastAsia="en-US"/>
    </w:rPr>
  </w:style>
  <w:style w:type="paragraph" w:styleId="Heading1">
    <w:name w:val="heading 1"/>
    <w:basedOn w:val="Normal"/>
    <w:next w:val="Normal"/>
    <w:qFormat/>
    <w:rsid w:val="00F222E8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222E8"/>
    <w:pPr>
      <w:keepNext/>
      <w:spacing w:before="240" w:after="120"/>
      <w:outlineLvl w:val="1"/>
    </w:pPr>
    <w:rPr>
      <w:rFonts w:ascii="Calibri" w:hAnsi="Calibri"/>
      <w:b/>
      <w:sz w:val="32"/>
      <w:lang w:val="en-GB"/>
    </w:rPr>
  </w:style>
  <w:style w:type="paragraph" w:styleId="Heading3">
    <w:name w:val="heading 3"/>
    <w:basedOn w:val="Normal"/>
    <w:next w:val="Normal"/>
    <w:qFormat/>
    <w:rsid w:val="00F222E8"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rsid w:val="00F222E8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F222E8"/>
    <w:pPr>
      <w:keepNext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F222E8"/>
    <w:pPr>
      <w:keepNext/>
      <w:jc w:val="center"/>
      <w:outlineLvl w:val="5"/>
    </w:pPr>
    <w:rPr>
      <w:rFonts w:ascii="Photina" w:hAnsi="Photina"/>
      <w:i/>
    </w:rPr>
  </w:style>
  <w:style w:type="paragraph" w:styleId="Heading7">
    <w:name w:val="heading 7"/>
    <w:basedOn w:val="Normal"/>
    <w:next w:val="Normal"/>
    <w:qFormat/>
    <w:rsid w:val="00F222E8"/>
    <w:pPr>
      <w:keepNext/>
      <w:jc w:val="right"/>
      <w:outlineLvl w:val="6"/>
    </w:pPr>
    <w:rPr>
      <w:rFonts w:ascii="Bookman Old Style" w:hAnsi="Bookman Old Style"/>
      <w:sz w:val="28"/>
      <w:szCs w:val="24"/>
      <w:lang w:val="en-GB"/>
    </w:rPr>
  </w:style>
  <w:style w:type="paragraph" w:styleId="Heading8">
    <w:name w:val="heading 8"/>
    <w:basedOn w:val="Normal"/>
    <w:next w:val="Normal"/>
    <w:qFormat/>
    <w:rsid w:val="00F222E8"/>
    <w:pPr>
      <w:keepNext/>
      <w:outlineLvl w:val="7"/>
    </w:pPr>
    <w:rPr>
      <w:rFonts w:eastAsia="Lucida Sans Unicode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222E8"/>
    <w:rPr>
      <w:sz w:val="28"/>
    </w:rPr>
  </w:style>
  <w:style w:type="paragraph" w:styleId="Header">
    <w:name w:val="header"/>
    <w:basedOn w:val="Normal"/>
    <w:link w:val="HeaderChar"/>
    <w:rsid w:val="00F222E8"/>
    <w:pPr>
      <w:tabs>
        <w:tab w:val="left" w:pos="4820"/>
        <w:tab w:val="right" w:pos="8640"/>
      </w:tabs>
      <w:ind w:left="4820" w:hanging="4820"/>
    </w:pPr>
    <w:rPr>
      <w:rFonts w:ascii="Calibri" w:hAnsi="Calibri" w:cs="Calibri"/>
      <w:i/>
      <w:sz w:val="18"/>
    </w:rPr>
  </w:style>
  <w:style w:type="paragraph" w:styleId="Footer">
    <w:name w:val="footer"/>
    <w:basedOn w:val="Header"/>
    <w:autoRedefine/>
    <w:semiHidden/>
    <w:rsid w:val="00F222E8"/>
    <w:pPr>
      <w:tabs>
        <w:tab w:val="clear" w:pos="4820"/>
        <w:tab w:val="center" w:pos="4536"/>
      </w:tabs>
      <w:ind w:left="0" w:firstLine="0"/>
    </w:pPr>
  </w:style>
  <w:style w:type="paragraph" w:styleId="BodyText">
    <w:name w:val="Body Text"/>
    <w:basedOn w:val="Normal"/>
    <w:semiHidden/>
    <w:rsid w:val="00F222E8"/>
    <w:rPr>
      <w:sz w:val="24"/>
      <w:lang w:val="en-GB"/>
    </w:rPr>
  </w:style>
  <w:style w:type="character" w:styleId="Hyperlink">
    <w:name w:val="Hyperlink"/>
    <w:uiPriority w:val="99"/>
    <w:semiHidden/>
    <w:rsid w:val="00F222E8"/>
    <w:rPr>
      <w:color w:val="0000FF"/>
      <w:u w:val="single"/>
    </w:rPr>
  </w:style>
  <w:style w:type="paragraph" w:styleId="BodyText2">
    <w:name w:val="Body Text 2"/>
    <w:basedOn w:val="Normal"/>
    <w:semiHidden/>
    <w:rsid w:val="00F222E8"/>
    <w:rPr>
      <w:i/>
      <w:iCs/>
    </w:rPr>
  </w:style>
  <w:style w:type="paragraph" w:styleId="BodyText3">
    <w:name w:val="Body Text 3"/>
    <w:basedOn w:val="Normal"/>
    <w:semiHidden/>
    <w:rsid w:val="00F222E8"/>
    <w:rPr>
      <w:rFonts w:ascii="Photina" w:hAnsi="Photina"/>
      <w:b/>
      <w:bCs/>
      <w:iCs/>
      <w:sz w:val="28"/>
    </w:rPr>
  </w:style>
  <w:style w:type="character" w:styleId="FollowedHyperlink">
    <w:name w:val="FollowedHyperlink"/>
    <w:uiPriority w:val="99"/>
    <w:semiHidden/>
    <w:rsid w:val="00F222E8"/>
    <w:rPr>
      <w:color w:val="800080"/>
      <w:u w:val="single"/>
    </w:rPr>
  </w:style>
  <w:style w:type="paragraph" w:styleId="BodyTextIndent">
    <w:name w:val="Body Text Indent"/>
    <w:basedOn w:val="Normal"/>
    <w:semiHidden/>
    <w:rsid w:val="00F222E8"/>
    <w:pPr>
      <w:ind w:left="720" w:firstLine="720"/>
    </w:pPr>
    <w:rPr>
      <w:sz w:val="24"/>
      <w:szCs w:val="24"/>
      <w:lang w:val="en-GB"/>
    </w:rPr>
  </w:style>
  <w:style w:type="character" w:customStyle="1" w:styleId="NumberingSymbols">
    <w:name w:val="Numbering Symbols"/>
    <w:rsid w:val="00F222E8"/>
  </w:style>
  <w:style w:type="character" w:styleId="Strong">
    <w:name w:val="Strong"/>
    <w:qFormat/>
    <w:rsid w:val="00F222E8"/>
    <w:rPr>
      <w:b/>
      <w:bCs/>
    </w:rPr>
  </w:style>
  <w:style w:type="paragraph" w:customStyle="1" w:styleId="ListBullet1">
    <w:name w:val="List Bullet 1"/>
    <w:basedOn w:val="Normal"/>
    <w:rsid w:val="00F222E8"/>
    <w:pPr>
      <w:numPr>
        <w:numId w:val="1"/>
      </w:numPr>
      <w:suppressAutoHyphens/>
      <w:overflowPunct w:val="0"/>
      <w:autoSpaceDE w:val="0"/>
    </w:pPr>
    <w:rPr>
      <w:rFonts w:ascii="Helvetica" w:hAnsi="Helvetica"/>
      <w:lang w:val="en-GB" w:eastAsia="ar-SA"/>
    </w:rPr>
  </w:style>
  <w:style w:type="table" w:styleId="TableGrid">
    <w:name w:val="Table Grid"/>
    <w:basedOn w:val="TableNormal"/>
    <w:uiPriority w:val="59"/>
    <w:rsid w:val="00F22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222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222E8"/>
    <w:rPr>
      <w:sz w:val="16"/>
      <w:szCs w:val="16"/>
      <w:lang w:val="en-US" w:eastAsia="en-US"/>
    </w:rPr>
  </w:style>
  <w:style w:type="character" w:customStyle="1" w:styleId="HeaderChar">
    <w:name w:val="Header Char"/>
    <w:link w:val="Header"/>
    <w:rsid w:val="00F222E8"/>
    <w:rPr>
      <w:rFonts w:ascii="Calibri" w:hAnsi="Calibri" w:cs="Calibri"/>
      <w:i/>
      <w:sz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2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22E8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C340FD"/>
  </w:style>
  <w:style w:type="paragraph" w:styleId="ListParagraph">
    <w:name w:val="List Paragraph"/>
    <w:basedOn w:val="Normal"/>
    <w:uiPriority w:val="34"/>
    <w:qFormat/>
    <w:rsid w:val="00F222E8"/>
    <w:pPr>
      <w:ind w:left="720"/>
    </w:pPr>
  </w:style>
  <w:style w:type="paragraph" w:customStyle="1" w:styleId="Notice">
    <w:name w:val="Notice"/>
    <w:basedOn w:val="Normal"/>
    <w:link w:val="NoticeChar"/>
    <w:qFormat/>
    <w:rsid w:val="00F222E8"/>
    <w:pPr>
      <w:tabs>
        <w:tab w:val="right" w:pos="5103"/>
      </w:tabs>
      <w:spacing w:after="120"/>
    </w:pPr>
    <w:rPr>
      <w:rFonts w:ascii="Calibri" w:hAnsi="Calibri"/>
    </w:rPr>
  </w:style>
  <w:style w:type="paragraph" w:customStyle="1" w:styleId="Sign">
    <w:name w:val="Sign"/>
    <w:basedOn w:val="Notice"/>
    <w:link w:val="SignChar"/>
    <w:qFormat/>
    <w:rsid w:val="00F222E8"/>
    <w:pPr>
      <w:ind w:left="5103"/>
    </w:pPr>
  </w:style>
  <w:style w:type="character" w:customStyle="1" w:styleId="NoticeChar">
    <w:name w:val="Notice Char"/>
    <w:link w:val="Notice"/>
    <w:rsid w:val="00F222E8"/>
    <w:rPr>
      <w:rFonts w:ascii="Calibri" w:hAnsi="Calibri"/>
      <w:lang w:val="en-US" w:eastAsia="en-US"/>
    </w:rPr>
  </w:style>
  <w:style w:type="paragraph" w:customStyle="1" w:styleId="List1">
    <w:name w:val="List 1"/>
    <w:basedOn w:val="Normal"/>
    <w:link w:val="List1Char"/>
    <w:qFormat/>
    <w:rsid w:val="00F222E8"/>
    <w:pPr>
      <w:numPr>
        <w:numId w:val="2"/>
      </w:numPr>
      <w:spacing w:before="120"/>
      <w:ind w:left="425" w:hanging="425"/>
    </w:pPr>
    <w:rPr>
      <w:rFonts w:ascii="Calibri" w:hAnsi="Calibri"/>
      <w:b/>
    </w:rPr>
  </w:style>
  <w:style w:type="character" w:customStyle="1" w:styleId="SignChar">
    <w:name w:val="Sign Char"/>
    <w:link w:val="Sign"/>
    <w:rsid w:val="00F222E8"/>
    <w:rPr>
      <w:rFonts w:ascii="Calibri" w:hAnsi="Calibri"/>
      <w:lang w:val="en-US" w:eastAsia="en-US"/>
    </w:rPr>
  </w:style>
  <w:style w:type="paragraph" w:customStyle="1" w:styleId="Listunnumbered">
    <w:name w:val="List unnumbered"/>
    <w:basedOn w:val="Normal"/>
    <w:link w:val="ListunnumberedChar"/>
    <w:qFormat/>
    <w:rsid w:val="00F222E8"/>
    <w:pPr>
      <w:ind w:left="425"/>
    </w:pPr>
    <w:rPr>
      <w:rFonts w:ascii="Calibri" w:hAnsi="Calibri"/>
    </w:rPr>
  </w:style>
  <w:style w:type="character" w:customStyle="1" w:styleId="List1Char">
    <w:name w:val="List 1 Char"/>
    <w:link w:val="List1"/>
    <w:rsid w:val="00F222E8"/>
    <w:rPr>
      <w:rFonts w:ascii="Calibri" w:hAnsi="Calibri"/>
      <w:b/>
      <w:lang w:val="en-US" w:eastAsia="en-US"/>
    </w:rPr>
  </w:style>
  <w:style w:type="paragraph" w:customStyle="1" w:styleId="Listtwo">
    <w:name w:val="List two"/>
    <w:basedOn w:val="List1"/>
    <w:link w:val="ListtwoChar"/>
    <w:qFormat/>
    <w:rsid w:val="00F222E8"/>
    <w:pPr>
      <w:numPr>
        <w:ilvl w:val="1"/>
      </w:numPr>
      <w:spacing w:before="0"/>
      <w:ind w:left="992" w:hanging="567"/>
    </w:pPr>
    <w:rPr>
      <w:b w:val="0"/>
    </w:rPr>
  </w:style>
  <w:style w:type="character" w:customStyle="1" w:styleId="ListunnumberedChar">
    <w:name w:val="List unnumbered Char"/>
    <w:link w:val="Listunnumbered"/>
    <w:rsid w:val="00F222E8"/>
    <w:rPr>
      <w:rFonts w:ascii="Calibri" w:hAnsi="Calibri"/>
      <w:lang w:val="en-US" w:eastAsia="en-US"/>
    </w:rPr>
  </w:style>
  <w:style w:type="character" w:customStyle="1" w:styleId="ListtwoChar">
    <w:name w:val="List two Char"/>
    <w:link w:val="Listtwo"/>
    <w:rsid w:val="00F222E8"/>
    <w:rPr>
      <w:rFonts w:ascii="Calibri" w:hAnsi="Calibri"/>
      <w:lang w:val="en-US" w:eastAsia="en-US"/>
    </w:rPr>
  </w:style>
  <w:style w:type="paragraph" w:customStyle="1" w:styleId="Header1">
    <w:name w:val="Header1"/>
    <w:basedOn w:val="Header"/>
    <w:link w:val="headerChar0"/>
    <w:qFormat/>
    <w:rsid w:val="00F222E8"/>
  </w:style>
  <w:style w:type="character" w:customStyle="1" w:styleId="headerChar0">
    <w:name w:val="header Char"/>
    <w:link w:val="Header1"/>
    <w:rsid w:val="00F222E8"/>
    <w:rPr>
      <w:rFonts w:ascii="Calibri" w:hAnsi="Calibri" w:cs="Calibri"/>
      <w:i/>
      <w:sz w:val="18"/>
      <w:lang w:val="en-US" w:eastAsia="en-US"/>
    </w:rPr>
  </w:style>
  <w:style w:type="paragraph" w:customStyle="1" w:styleId="Itemlevel1">
    <w:name w:val="Item level 1"/>
    <w:basedOn w:val="Normal"/>
    <w:link w:val="Itemlevel1Char"/>
    <w:qFormat/>
    <w:rsid w:val="00BE08BC"/>
    <w:pPr>
      <w:tabs>
        <w:tab w:val="left" w:pos="1134"/>
      </w:tabs>
      <w:spacing w:before="120"/>
    </w:pPr>
    <w:rPr>
      <w:rFonts w:ascii="Calibri" w:hAnsi="Calibri"/>
    </w:rPr>
  </w:style>
  <w:style w:type="paragraph" w:customStyle="1" w:styleId="Itemlevel2">
    <w:name w:val="Item level 2"/>
    <w:basedOn w:val="Itemlevel1"/>
    <w:link w:val="Itemlevel2Char"/>
    <w:qFormat/>
    <w:rsid w:val="00C2096C"/>
    <w:pPr>
      <w:tabs>
        <w:tab w:val="clear" w:pos="1134"/>
        <w:tab w:val="left" w:pos="1701"/>
      </w:tabs>
      <w:ind w:left="1701" w:hanging="567"/>
    </w:pPr>
  </w:style>
  <w:style w:type="character" w:customStyle="1" w:styleId="Itemlevel1Char">
    <w:name w:val="Item level 1 Char"/>
    <w:link w:val="Itemlevel1"/>
    <w:rsid w:val="00BE08BC"/>
    <w:rPr>
      <w:rFonts w:ascii="Calibri" w:hAnsi="Calibri"/>
      <w:lang w:val="en-US" w:eastAsia="en-US"/>
    </w:rPr>
  </w:style>
  <w:style w:type="paragraph" w:customStyle="1" w:styleId="Itemlevel3">
    <w:name w:val="Item level 3"/>
    <w:basedOn w:val="Itemlevel2"/>
    <w:link w:val="Itemlevel3Char"/>
    <w:qFormat/>
    <w:rsid w:val="00C2096C"/>
    <w:pPr>
      <w:tabs>
        <w:tab w:val="clear" w:pos="1701"/>
      </w:tabs>
      <w:ind w:left="2268"/>
    </w:pPr>
  </w:style>
  <w:style w:type="character" w:customStyle="1" w:styleId="Itemlevel2Char">
    <w:name w:val="Item level 2 Char"/>
    <w:link w:val="Itemlevel2"/>
    <w:rsid w:val="00C2096C"/>
    <w:rPr>
      <w:rFonts w:ascii="Calibri" w:hAnsi="Calibri"/>
      <w:lang w:val="en-US" w:eastAsia="en-US"/>
    </w:rPr>
  </w:style>
  <w:style w:type="paragraph" w:customStyle="1" w:styleId="tablecell">
    <w:name w:val="table cell"/>
    <w:link w:val="tablecellChar"/>
    <w:qFormat/>
    <w:rsid w:val="00BE08BC"/>
    <w:rPr>
      <w:rFonts w:ascii="Calibri" w:hAnsi="Calibri" w:cs="Calibri"/>
      <w:i/>
      <w:color w:val="000000"/>
      <w:sz w:val="18"/>
      <w:shd w:val="clear" w:color="auto" w:fill="FFFFFF"/>
      <w:lang w:val="en-US" w:eastAsia="en-US"/>
    </w:rPr>
  </w:style>
  <w:style w:type="character" w:customStyle="1" w:styleId="Itemlevel3Char">
    <w:name w:val="Item level 3 Char"/>
    <w:link w:val="Itemlevel3"/>
    <w:rsid w:val="00C2096C"/>
    <w:rPr>
      <w:rFonts w:ascii="Calibri" w:hAnsi="Calibri"/>
      <w:lang w:val="en-US" w:eastAsia="en-US"/>
    </w:rPr>
  </w:style>
  <w:style w:type="paragraph" w:customStyle="1" w:styleId="xl68">
    <w:name w:val="xl6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character" w:customStyle="1" w:styleId="tablecellChar">
    <w:name w:val="table cell Char"/>
    <w:link w:val="tablecell"/>
    <w:rsid w:val="00BE08BC"/>
    <w:rPr>
      <w:rFonts w:ascii="Calibri" w:hAnsi="Calibri" w:cs="Calibri"/>
      <w:i/>
      <w:color w:val="000000"/>
      <w:sz w:val="18"/>
      <w:lang w:val="en-US" w:eastAsia="en-US"/>
    </w:rPr>
  </w:style>
  <w:style w:type="paragraph" w:customStyle="1" w:styleId="xl69">
    <w:name w:val="xl69"/>
    <w:basedOn w:val="Normal"/>
    <w:rsid w:val="00F32815"/>
    <w:pP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0">
    <w:name w:val="xl70"/>
    <w:basedOn w:val="Normal"/>
    <w:rsid w:val="00F32815"/>
    <w:pP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1">
    <w:name w:val="xl71"/>
    <w:basedOn w:val="Normal"/>
    <w:rsid w:val="00F32815"/>
    <w:pPr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72">
    <w:name w:val="xl7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3">
    <w:name w:val="xl7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4">
    <w:name w:val="xl7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16"/>
      <w:szCs w:val="16"/>
      <w:lang w:val="en-GB" w:eastAsia="en-GB"/>
    </w:rPr>
  </w:style>
  <w:style w:type="paragraph" w:customStyle="1" w:styleId="xl75">
    <w:name w:val="xl7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16"/>
      <w:szCs w:val="16"/>
      <w:lang w:val="en-GB" w:eastAsia="en-GB"/>
    </w:rPr>
  </w:style>
  <w:style w:type="paragraph" w:customStyle="1" w:styleId="xl76">
    <w:name w:val="xl7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7">
    <w:name w:val="xl7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8">
    <w:name w:val="xl7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9">
    <w:name w:val="xl7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0">
    <w:name w:val="xl80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1">
    <w:name w:val="xl81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2">
    <w:name w:val="xl8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3">
    <w:name w:val="xl8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4">
    <w:name w:val="xl8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5">
    <w:name w:val="xl8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6">
    <w:name w:val="xl8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7">
    <w:name w:val="xl8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8">
    <w:name w:val="xl8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9">
    <w:name w:val="xl8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0">
    <w:name w:val="xl90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1">
    <w:name w:val="xl91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2">
    <w:name w:val="xl9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3">
    <w:name w:val="xl9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4">
    <w:name w:val="xl9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5">
    <w:name w:val="xl95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6">
    <w:name w:val="xl96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97">
    <w:name w:val="xl97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98">
    <w:name w:val="xl98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99">
    <w:name w:val="xl99"/>
    <w:basedOn w:val="Normal"/>
    <w:rsid w:val="00F32815"/>
    <w:pP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0">
    <w:name w:val="xl100"/>
    <w:basedOn w:val="Normal"/>
    <w:rsid w:val="00F32815"/>
    <w:pP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01">
    <w:name w:val="xl101"/>
    <w:basedOn w:val="Normal"/>
    <w:rsid w:val="00F32815"/>
    <w:pP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02">
    <w:name w:val="xl102"/>
    <w:basedOn w:val="Normal"/>
    <w:rsid w:val="00F328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3">
    <w:name w:val="xl103"/>
    <w:basedOn w:val="Normal"/>
    <w:rsid w:val="00F328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4">
    <w:name w:val="xl104"/>
    <w:basedOn w:val="Normal"/>
    <w:rsid w:val="00F32815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5">
    <w:name w:val="xl10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6">
    <w:name w:val="xl10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7">
    <w:name w:val="xl10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8">
    <w:name w:val="xl10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9">
    <w:name w:val="xl10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0">
    <w:name w:val="xl110"/>
    <w:basedOn w:val="Normal"/>
    <w:rsid w:val="00F32815"/>
    <w:pP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1">
    <w:name w:val="xl111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2">
    <w:name w:val="xl11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3">
    <w:name w:val="xl11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4">
    <w:name w:val="xl11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5">
    <w:name w:val="xl11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6">
    <w:name w:val="xl11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7">
    <w:name w:val="xl11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8">
    <w:name w:val="xl118"/>
    <w:basedOn w:val="Normal"/>
    <w:rsid w:val="00F328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9">
    <w:name w:val="xl11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0">
    <w:name w:val="xl120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1">
    <w:name w:val="xl121"/>
    <w:basedOn w:val="Normal"/>
    <w:rsid w:val="00F32815"/>
    <w:pP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2">
    <w:name w:val="xl12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3">
    <w:name w:val="xl12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4">
    <w:name w:val="xl12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5">
    <w:name w:val="xl125"/>
    <w:basedOn w:val="Normal"/>
    <w:rsid w:val="00F328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9F2E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29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433E"/>
  </w:style>
  <w:style w:type="character" w:customStyle="1" w:styleId="FootnoteTextChar">
    <w:name w:val="Footnote Text Char"/>
    <w:link w:val="FootnoteText"/>
    <w:uiPriority w:val="99"/>
    <w:semiHidden/>
    <w:rsid w:val="006A433E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6A433E"/>
    <w:rPr>
      <w:vertAlign w:val="superscript"/>
    </w:rPr>
  </w:style>
  <w:style w:type="character" w:customStyle="1" w:styleId="legds2">
    <w:name w:val="legds2"/>
    <w:rsid w:val="00A9206A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Parish%20Council\Comms%20Group\2012%20Agenda%20design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FA834-74EA-4E02-9E9E-994D1E3A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2012 Agenda design 4</Template>
  <TotalTime>2</TotalTime>
  <Pages>5</Pages>
  <Words>1610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may 1998</vt:lpstr>
    </vt:vector>
  </TitlesOfParts>
  <Company>Shinfield Parish Council</Company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may 1998</dc:title>
  <dc:subject/>
  <dc:creator>Shinfield Parish Council</dc:creator>
  <cp:keywords/>
  <dc:description/>
  <cp:lastModifiedBy>Mike Balbini</cp:lastModifiedBy>
  <cp:revision>2</cp:revision>
  <cp:lastPrinted>2020-12-11T08:03:00Z</cp:lastPrinted>
  <dcterms:created xsi:type="dcterms:W3CDTF">2021-03-22T14:40:00Z</dcterms:created>
  <dcterms:modified xsi:type="dcterms:W3CDTF">2021-03-22T14:40:00Z</dcterms:modified>
</cp:coreProperties>
</file>